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7B0" w:rsidRDefault="00E157B0" w:rsidP="003F7886">
      <w:pPr>
        <w:tabs>
          <w:tab w:val="left" w:pos="540"/>
        </w:tabs>
        <w:jc w:val="both"/>
        <w:rPr>
          <w:b/>
          <w:u w:val="single"/>
        </w:rPr>
      </w:pPr>
      <w:bookmarkStart w:id="0" w:name="_GoBack"/>
      <w:r>
        <w:rPr>
          <w:b/>
          <w:u w:val="single"/>
        </w:rPr>
        <w:t>Příloha č. 3</w:t>
      </w:r>
    </w:p>
    <w:bookmarkEnd w:id="0"/>
    <w:p w:rsidR="00E157B0" w:rsidRDefault="00E157B0" w:rsidP="003F7886">
      <w:pPr>
        <w:tabs>
          <w:tab w:val="left" w:pos="540"/>
        </w:tabs>
        <w:jc w:val="both"/>
        <w:rPr>
          <w:b/>
          <w:u w:val="single"/>
        </w:rPr>
      </w:pPr>
    </w:p>
    <w:p w:rsidR="00E157B0" w:rsidRPr="006D7510" w:rsidRDefault="00E157B0" w:rsidP="003F7886">
      <w:pPr>
        <w:tabs>
          <w:tab w:val="left" w:pos="540"/>
        </w:tabs>
        <w:jc w:val="both"/>
        <w:rPr>
          <w:b/>
          <w:u w:val="single"/>
        </w:rPr>
      </w:pPr>
      <w:r w:rsidRPr="006D7510">
        <w:rPr>
          <w:b/>
          <w:u w:val="single"/>
        </w:rPr>
        <w:t>Další podmínky účasti uchazečů ve veřejné zakázce malého rozsahu</w:t>
      </w:r>
      <w:r>
        <w:rPr>
          <w:b/>
          <w:u w:val="single"/>
        </w:rPr>
        <w:t xml:space="preserve"> zadávané mimo režim ZVZ. </w:t>
      </w:r>
    </w:p>
    <w:p w:rsidR="00E157B0" w:rsidRDefault="00E157B0" w:rsidP="003F7886">
      <w:pPr>
        <w:numPr>
          <w:ilvl w:val="12"/>
          <w:numId w:val="0"/>
        </w:numPr>
        <w:rPr>
          <w:bCs/>
        </w:rPr>
      </w:pPr>
    </w:p>
    <w:p w:rsidR="00E157B0" w:rsidRDefault="00E157B0" w:rsidP="003F7886">
      <w:pPr>
        <w:numPr>
          <w:ilvl w:val="0"/>
          <w:numId w:val="41"/>
        </w:numPr>
        <w:jc w:val="both"/>
      </w:pPr>
      <w:r>
        <w:t>Uchazeči o zakázku nenáleží žádná náhrada nákladů, které vynaložil na účast v této veřejné zakázce malého rozsahu.</w:t>
      </w:r>
    </w:p>
    <w:p w:rsidR="00E157B0" w:rsidRDefault="00E157B0" w:rsidP="003F7886">
      <w:pPr>
        <w:ind w:left="567"/>
      </w:pPr>
    </w:p>
    <w:p w:rsidR="00E157B0" w:rsidRPr="00C7612C" w:rsidRDefault="00E157B0" w:rsidP="003F7886">
      <w:pPr>
        <w:numPr>
          <w:ilvl w:val="0"/>
          <w:numId w:val="41"/>
        </w:numPr>
        <w:jc w:val="both"/>
      </w:pPr>
      <w:r w:rsidRPr="00C7612C">
        <w:t>Originály nebo ověřené kopie dokladů prokazující splnění kvalifikačních předpokladů budou na vyžádání k dispozici zadavateli před podpisem smlouvy s vítězným uchazečem.</w:t>
      </w:r>
    </w:p>
    <w:p w:rsidR="00E157B0" w:rsidRPr="00B52CB2" w:rsidRDefault="00E157B0" w:rsidP="003F7886">
      <w:pPr>
        <w:ind w:left="567"/>
      </w:pPr>
    </w:p>
    <w:p w:rsidR="00E157B0" w:rsidRPr="00516D2C" w:rsidRDefault="00E157B0" w:rsidP="003F7886">
      <w:pPr>
        <w:numPr>
          <w:ilvl w:val="0"/>
          <w:numId w:val="41"/>
        </w:numPr>
      </w:pPr>
      <w:r w:rsidRPr="00516D2C">
        <w:t xml:space="preserve">Výsledek výběrového řízení se sděluje všem uchazečům automatizovanými prostředky elektronického tržiště, případně na vyžádání. </w:t>
      </w:r>
    </w:p>
    <w:p w:rsidR="00E157B0" w:rsidRPr="00B52CB2" w:rsidRDefault="00E157B0" w:rsidP="003F7886">
      <w:pPr>
        <w:ind w:left="567"/>
      </w:pPr>
    </w:p>
    <w:p w:rsidR="00E157B0" w:rsidRDefault="00E157B0" w:rsidP="003F7886">
      <w:pPr>
        <w:numPr>
          <w:ilvl w:val="0"/>
          <w:numId w:val="41"/>
        </w:numPr>
        <w:jc w:val="both"/>
      </w:pPr>
      <w:r>
        <w:t xml:space="preserve">Znění zadávací dokumentace včetně uzavřené smlouvy mezi zadavatelem a vítězným uchazečem bude zveřejněno na internetových stránkách </w:t>
      </w:r>
      <w:hyperlink r:id="rId7" w:history="1">
        <w:r w:rsidRPr="006E6E43">
          <w:rPr>
            <w:rStyle w:val="Hyperlink"/>
          </w:rPr>
          <w:t>www.mfcr.cz</w:t>
        </w:r>
      </w:hyperlink>
      <w:r w:rsidRPr="009D0341">
        <w:t xml:space="preserve"> </w:t>
      </w:r>
      <w:r>
        <w:t xml:space="preserve">a v registru smluv na portálu veřejné správy </w:t>
      </w:r>
      <w:hyperlink r:id="rId8" w:history="1">
        <w:r w:rsidRPr="00E513C3">
          <w:rPr>
            <w:rStyle w:val="Hyperlink"/>
          </w:rPr>
          <w:t>https://portal.gov.cz/portal/</w:t>
        </w:r>
      </w:hyperlink>
    </w:p>
    <w:p w:rsidR="00E157B0" w:rsidRDefault="00E157B0" w:rsidP="003F7886"/>
    <w:p w:rsidR="00E157B0" w:rsidRPr="00C7612C" w:rsidRDefault="00E157B0" w:rsidP="003F7886">
      <w:pPr>
        <w:numPr>
          <w:ilvl w:val="0"/>
          <w:numId w:val="41"/>
        </w:numPr>
        <w:jc w:val="both"/>
      </w:pPr>
      <w:r>
        <w:t xml:space="preserve">Výše nabídkových cen ostatních uchazečů budou rovněž zveřejněny na internetových stránkách </w:t>
      </w:r>
      <w:hyperlink r:id="rId9" w:history="1">
        <w:r w:rsidRPr="006E6E43">
          <w:rPr>
            <w:rStyle w:val="Hyperlink"/>
          </w:rPr>
          <w:t>www.mfcr.cz</w:t>
        </w:r>
      </w:hyperlink>
      <w:r>
        <w:t>.</w:t>
      </w:r>
    </w:p>
    <w:p w:rsidR="00E157B0" w:rsidRDefault="00E157B0" w:rsidP="003F7886">
      <w:pPr>
        <w:ind w:left="567"/>
      </w:pPr>
    </w:p>
    <w:p w:rsidR="00E157B0" w:rsidRDefault="00E157B0" w:rsidP="003F7886">
      <w:pPr>
        <w:numPr>
          <w:ilvl w:val="0"/>
          <w:numId w:val="41"/>
        </w:numPr>
        <w:jc w:val="both"/>
      </w:pPr>
      <w:r>
        <w:t>Při zadání zakázky nejsou přípustné námitky uchazečů.</w:t>
      </w:r>
    </w:p>
    <w:p w:rsidR="00E157B0" w:rsidRDefault="00E157B0" w:rsidP="003F7886"/>
    <w:p w:rsidR="00E157B0" w:rsidRDefault="00E157B0" w:rsidP="003F7886">
      <w:pPr>
        <w:numPr>
          <w:ilvl w:val="0"/>
          <w:numId w:val="41"/>
        </w:numPr>
        <w:jc w:val="both"/>
      </w:pPr>
      <w:r>
        <w:t>Zadavatel si vyhrazuje právo výzvu zrušit.</w:t>
      </w:r>
    </w:p>
    <w:p w:rsidR="00E157B0" w:rsidRPr="003F7886" w:rsidRDefault="00E157B0" w:rsidP="003F7886"/>
    <w:sectPr w:rsidR="00E157B0" w:rsidRPr="003F7886" w:rsidSect="009136DA">
      <w:footerReference w:type="even" r:id="rId10"/>
      <w:footerReference w:type="default" r:id="rId11"/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7B0" w:rsidRDefault="00E157B0">
      <w:r>
        <w:separator/>
      </w:r>
    </w:p>
  </w:endnote>
  <w:endnote w:type="continuationSeparator" w:id="0">
    <w:p w:rsidR="00E157B0" w:rsidRDefault="00E157B0">
      <w:r>
        <w:continuationSeparator/>
      </w:r>
    </w:p>
  </w:endnote>
  <w:endnote w:type="continuationNotice" w:id="1">
    <w:p w:rsidR="00E157B0" w:rsidRDefault="00E157B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7B0" w:rsidRDefault="00E157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57B0" w:rsidRDefault="00E157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7B0" w:rsidRDefault="00E157B0">
    <w:pPr>
      <w:pStyle w:val="Footer"/>
    </w:pPr>
    <w:fldSimple w:instr=" PAGE   \* MERGEFORMAT ">
      <w:r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7B0" w:rsidRDefault="00E157B0">
      <w:r>
        <w:separator/>
      </w:r>
    </w:p>
  </w:footnote>
  <w:footnote w:type="continuationSeparator" w:id="0">
    <w:p w:rsidR="00E157B0" w:rsidRDefault="00E157B0">
      <w:r>
        <w:continuationSeparator/>
      </w:r>
    </w:p>
  </w:footnote>
  <w:footnote w:type="continuationNotice" w:id="1">
    <w:p w:rsidR="00E157B0" w:rsidRDefault="00E157B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053B8"/>
    <w:multiLevelType w:val="hybridMultilevel"/>
    <w:tmpl w:val="FE3876E4"/>
    <w:lvl w:ilvl="0" w:tplc="EA849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2B3247"/>
    <w:multiLevelType w:val="multilevel"/>
    <w:tmpl w:val="B27E1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none"/>
      <w:isLgl/>
      <w:lvlText w:val="4.2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120"/>
        </w:tabs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1800"/>
      </w:pPr>
      <w:rPr>
        <w:rFonts w:cs="Times New Roman" w:hint="default"/>
      </w:rPr>
    </w:lvl>
  </w:abstractNum>
  <w:abstractNum w:abstractNumId="2">
    <w:nsid w:val="0A7B3D0A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8C6B35"/>
    <w:multiLevelType w:val="hybridMultilevel"/>
    <w:tmpl w:val="64F0AA7C"/>
    <w:lvl w:ilvl="0" w:tplc="1EE456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D0107D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6B72EB4"/>
    <w:multiLevelType w:val="hybridMultilevel"/>
    <w:tmpl w:val="E6A013BE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7136414"/>
    <w:multiLevelType w:val="hybridMultilevel"/>
    <w:tmpl w:val="389077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8322DA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F9C658F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E47969"/>
    <w:multiLevelType w:val="hybridMultilevel"/>
    <w:tmpl w:val="5FEC4756"/>
    <w:lvl w:ilvl="0" w:tplc="422869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9637877"/>
    <w:multiLevelType w:val="hybridMultilevel"/>
    <w:tmpl w:val="711499BC"/>
    <w:lvl w:ilvl="0" w:tplc="675CAF84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rFonts w:cs="Times New Roman"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986"/>
        </w:tabs>
        <w:ind w:left="986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06"/>
        </w:tabs>
        <w:ind w:left="170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426"/>
        </w:tabs>
        <w:ind w:left="242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146"/>
        </w:tabs>
        <w:ind w:left="314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866"/>
        </w:tabs>
        <w:ind w:left="386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586"/>
        </w:tabs>
        <w:ind w:left="458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06"/>
        </w:tabs>
        <w:ind w:left="530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026"/>
        </w:tabs>
        <w:ind w:left="6026" w:hanging="180"/>
      </w:pPr>
      <w:rPr>
        <w:rFonts w:cs="Times New Roman"/>
      </w:rPr>
    </w:lvl>
  </w:abstractNum>
  <w:abstractNum w:abstractNumId="10">
    <w:nsid w:val="2B7C01F0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D570F1"/>
    <w:multiLevelType w:val="multilevel"/>
    <w:tmpl w:val="490E232E"/>
    <w:lvl w:ilvl="0">
      <w:start w:val="7"/>
      <w:numFmt w:val="decimal"/>
      <w:pStyle w:val="Nadpis3-normlntext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2">
    <w:nsid w:val="36AE7CD4"/>
    <w:multiLevelType w:val="hybridMultilevel"/>
    <w:tmpl w:val="16587F7A"/>
    <w:lvl w:ilvl="0" w:tplc="7840D4EE">
      <w:start w:val="1"/>
      <w:numFmt w:val="decimal"/>
      <w:pStyle w:val="SecondLevelHeader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416567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98E"/>
    <w:multiLevelType w:val="hybridMultilevel"/>
    <w:tmpl w:val="E61E9770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08657B"/>
    <w:multiLevelType w:val="hybridMultilevel"/>
    <w:tmpl w:val="C2D4E364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15E4337"/>
    <w:multiLevelType w:val="singleLevel"/>
    <w:tmpl w:val="6A5A6BA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  <w:b w:val="0"/>
        <w:color w:val="auto"/>
      </w:rPr>
    </w:lvl>
  </w:abstractNum>
  <w:abstractNum w:abstractNumId="17">
    <w:nsid w:val="52A41845"/>
    <w:multiLevelType w:val="hybridMultilevel"/>
    <w:tmpl w:val="E3F6FED4"/>
    <w:lvl w:ilvl="0" w:tplc="9D80B5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FF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474834"/>
    <w:multiLevelType w:val="hybridMultilevel"/>
    <w:tmpl w:val="EDEC3C9A"/>
    <w:lvl w:ilvl="0" w:tplc="D64CDE3A">
      <w:start w:val="2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77F5C3C"/>
    <w:multiLevelType w:val="hybridMultilevel"/>
    <w:tmpl w:val="A4B8B1A2"/>
    <w:lvl w:ilvl="0" w:tplc="72302E74">
      <w:start w:val="1"/>
      <w:numFmt w:val="lowerLetter"/>
      <w:lvlText w:val="%1)"/>
      <w:lvlJc w:val="left"/>
      <w:pPr>
        <w:tabs>
          <w:tab w:val="num" w:pos="964"/>
        </w:tabs>
        <w:ind w:left="964" w:hanging="397"/>
      </w:pPr>
      <w:rPr>
        <w:rFonts w:cs="Times New Roman" w:hint="default"/>
        <w:caps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CCB31F2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8557CF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72F44FC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8902BAA"/>
    <w:multiLevelType w:val="multilevel"/>
    <w:tmpl w:val="7E18DDDC"/>
    <w:lvl w:ilvl="0">
      <w:start w:val="1"/>
      <w:numFmt w:val="decimal"/>
      <w:pStyle w:val="Level3"/>
      <w:lvlText w:val="%1.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361"/>
        </w:tabs>
        <w:ind w:left="1361" w:hanging="681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041"/>
        </w:tabs>
        <w:ind w:left="2041" w:hanging="680"/>
      </w:pPr>
      <w:rPr>
        <w:rFonts w:cs="Times New Roman" w:hint="default"/>
        <w:sz w:val="20"/>
        <w:szCs w:val="20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rPr>
        <w:rFonts w:cs="Times New Roman" w:hint="default"/>
      </w:rPr>
    </w:lvl>
  </w:abstractNum>
  <w:abstractNum w:abstractNumId="24">
    <w:nsid w:val="69000073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661EF9"/>
    <w:multiLevelType w:val="hybridMultilevel"/>
    <w:tmpl w:val="F2CE93AC"/>
    <w:lvl w:ilvl="0" w:tplc="EA8491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5F1768E"/>
    <w:multiLevelType w:val="hybridMultilevel"/>
    <w:tmpl w:val="D6F401C0"/>
    <w:lvl w:ilvl="0" w:tplc="5D588C1E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DF21090"/>
    <w:multiLevelType w:val="hybridMultilevel"/>
    <w:tmpl w:val="475AB5E2"/>
    <w:lvl w:ilvl="0" w:tplc="D0107D2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E0A06E0"/>
    <w:multiLevelType w:val="hybridMultilevel"/>
    <w:tmpl w:val="F18C099A"/>
    <w:lvl w:ilvl="0" w:tplc="7D1402AC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cs="Times New Roman"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E596B56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E9333D7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F147908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F581685"/>
    <w:multiLevelType w:val="hybridMultilevel"/>
    <w:tmpl w:val="E61C6DEE"/>
    <w:lvl w:ilvl="0" w:tplc="675CAF84">
      <w:start w:val="1"/>
      <w:numFmt w:val="lowerLetter"/>
      <w:lvlText w:val="%1)"/>
      <w:lvlJc w:val="left"/>
      <w:pPr>
        <w:tabs>
          <w:tab w:val="num" w:pos="907"/>
        </w:tabs>
        <w:ind w:left="907" w:hanging="453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6"/>
  </w:num>
  <w:num w:numId="3">
    <w:abstractNumId w:val="30"/>
  </w:num>
  <w:num w:numId="4">
    <w:abstractNumId w:val="12"/>
  </w:num>
  <w:num w:numId="5">
    <w:abstractNumId w:val="1"/>
  </w:num>
  <w:num w:numId="6">
    <w:abstractNumId w:val="8"/>
  </w:num>
  <w:num w:numId="7">
    <w:abstractNumId w:val="15"/>
  </w:num>
  <w:num w:numId="8">
    <w:abstractNumId w:val="3"/>
  </w:num>
  <w:num w:numId="9">
    <w:abstractNumId w:val="23"/>
  </w:num>
  <w:num w:numId="10">
    <w:abstractNumId w:val="0"/>
  </w:num>
  <w:num w:numId="11">
    <w:abstractNumId w:val="5"/>
  </w:num>
  <w:num w:numId="12">
    <w:abstractNumId w:val="18"/>
  </w:num>
  <w:num w:numId="13">
    <w:abstractNumId w:val="28"/>
  </w:num>
  <w:num w:numId="14">
    <w:abstractNumId w:val="22"/>
  </w:num>
  <w:num w:numId="15">
    <w:abstractNumId w:val="10"/>
  </w:num>
  <w:num w:numId="16">
    <w:abstractNumId w:val="21"/>
  </w:num>
  <w:num w:numId="17">
    <w:abstractNumId w:val="20"/>
  </w:num>
  <w:num w:numId="18">
    <w:abstractNumId w:val="32"/>
  </w:num>
  <w:num w:numId="19">
    <w:abstractNumId w:val="13"/>
  </w:num>
  <w:num w:numId="20">
    <w:abstractNumId w:val="6"/>
  </w:num>
  <w:num w:numId="21">
    <w:abstractNumId w:val="4"/>
  </w:num>
  <w:num w:numId="22">
    <w:abstractNumId w:val="7"/>
  </w:num>
  <w:num w:numId="23">
    <w:abstractNumId w:val="2"/>
  </w:num>
  <w:num w:numId="24">
    <w:abstractNumId w:val="24"/>
  </w:num>
  <w:num w:numId="25">
    <w:abstractNumId w:val="29"/>
  </w:num>
  <w:num w:numId="26">
    <w:abstractNumId w:val="27"/>
  </w:num>
  <w:num w:numId="27">
    <w:abstractNumId w:val="25"/>
  </w:num>
  <w:num w:numId="28">
    <w:abstractNumId w:val="9"/>
  </w:num>
  <w:num w:numId="29">
    <w:abstractNumId w:val="11"/>
  </w:num>
  <w:num w:numId="30">
    <w:abstractNumId w:val="26"/>
  </w:num>
  <w:num w:numId="31">
    <w:abstractNumId w:val="3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7"/>
  </w:num>
  <w:num w:numId="40">
    <w:abstractNumId w:val="14"/>
  </w:num>
  <w:num w:numId="4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801"/>
  <w:defaultTabStop w:val="709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3651"/>
    <w:rsid w:val="00011929"/>
    <w:rsid w:val="00013F34"/>
    <w:rsid w:val="00022F46"/>
    <w:rsid w:val="00024853"/>
    <w:rsid w:val="0003197F"/>
    <w:rsid w:val="00037A92"/>
    <w:rsid w:val="00044D50"/>
    <w:rsid w:val="000528F9"/>
    <w:rsid w:val="00064524"/>
    <w:rsid w:val="00064EF9"/>
    <w:rsid w:val="00072B5A"/>
    <w:rsid w:val="00073EC7"/>
    <w:rsid w:val="00077DBE"/>
    <w:rsid w:val="00084AB3"/>
    <w:rsid w:val="00085C9C"/>
    <w:rsid w:val="00085D17"/>
    <w:rsid w:val="00096298"/>
    <w:rsid w:val="000A1C6B"/>
    <w:rsid w:val="000A3F61"/>
    <w:rsid w:val="000B13D7"/>
    <w:rsid w:val="000B1769"/>
    <w:rsid w:val="000B47CE"/>
    <w:rsid w:val="000B5787"/>
    <w:rsid w:val="000C0B9E"/>
    <w:rsid w:val="000C2B53"/>
    <w:rsid w:val="000C2C12"/>
    <w:rsid w:val="000C464F"/>
    <w:rsid w:val="000E0D3C"/>
    <w:rsid w:val="000E2150"/>
    <w:rsid w:val="000E4942"/>
    <w:rsid w:val="000F224C"/>
    <w:rsid w:val="000F3201"/>
    <w:rsid w:val="00105E7A"/>
    <w:rsid w:val="00110096"/>
    <w:rsid w:val="00110B4F"/>
    <w:rsid w:val="0011139E"/>
    <w:rsid w:val="0011394F"/>
    <w:rsid w:val="001257FA"/>
    <w:rsid w:val="00125BE9"/>
    <w:rsid w:val="001303E0"/>
    <w:rsid w:val="00130994"/>
    <w:rsid w:val="0013140A"/>
    <w:rsid w:val="001371DF"/>
    <w:rsid w:val="001527D1"/>
    <w:rsid w:val="00152841"/>
    <w:rsid w:val="0015603F"/>
    <w:rsid w:val="0015711E"/>
    <w:rsid w:val="00161C77"/>
    <w:rsid w:val="00166816"/>
    <w:rsid w:val="00167979"/>
    <w:rsid w:val="00170237"/>
    <w:rsid w:val="00170DB5"/>
    <w:rsid w:val="00175323"/>
    <w:rsid w:val="001864F5"/>
    <w:rsid w:val="00190AEF"/>
    <w:rsid w:val="001931D7"/>
    <w:rsid w:val="001A2057"/>
    <w:rsid w:val="001A4D44"/>
    <w:rsid w:val="001C16CA"/>
    <w:rsid w:val="001D0D13"/>
    <w:rsid w:val="001D29D4"/>
    <w:rsid w:val="001D5254"/>
    <w:rsid w:val="001D5C96"/>
    <w:rsid w:val="001E0920"/>
    <w:rsid w:val="001E1905"/>
    <w:rsid w:val="001E26FE"/>
    <w:rsid w:val="002073D6"/>
    <w:rsid w:val="00214B9D"/>
    <w:rsid w:val="0021706E"/>
    <w:rsid w:val="002177A9"/>
    <w:rsid w:val="00220449"/>
    <w:rsid w:val="002245A8"/>
    <w:rsid w:val="0023339A"/>
    <w:rsid w:val="002339B5"/>
    <w:rsid w:val="00234D49"/>
    <w:rsid w:val="00235339"/>
    <w:rsid w:val="002379C3"/>
    <w:rsid w:val="002401F4"/>
    <w:rsid w:val="00242020"/>
    <w:rsid w:val="00244F22"/>
    <w:rsid w:val="00263CFD"/>
    <w:rsid w:val="002645AB"/>
    <w:rsid w:val="00265D0B"/>
    <w:rsid w:val="002678F9"/>
    <w:rsid w:val="00271BBB"/>
    <w:rsid w:val="002840D4"/>
    <w:rsid w:val="002861F8"/>
    <w:rsid w:val="002916D9"/>
    <w:rsid w:val="00291AEC"/>
    <w:rsid w:val="00291B83"/>
    <w:rsid w:val="002A2D56"/>
    <w:rsid w:val="002A7609"/>
    <w:rsid w:val="002B30A1"/>
    <w:rsid w:val="002B59AC"/>
    <w:rsid w:val="002C7D0E"/>
    <w:rsid w:val="002D6CB7"/>
    <w:rsid w:val="002D7512"/>
    <w:rsid w:val="002D7CC7"/>
    <w:rsid w:val="002E0B75"/>
    <w:rsid w:val="002F1BF2"/>
    <w:rsid w:val="002F2FDF"/>
    <w:rsid w:val="002F3B66"/>
    <w:rsid w:val="002F5834"/>
    <w:rsid w:val="003005E7"/>
    <w:rsid w:val="00302913"/>
    <w:rsid w:val="003160A4"/>
    <w:rsid w:val="0033424C"/>
    <w:rsid w:val="0033736B"/>
    <w:rsid w:val="003453EF"/>
    <w:rsid w:val="00354BC7"/>
    <w:rsid w:val="00360EB4"/>
    <w:rsid w:val="00362511"/>
    <w:rsid w:val="00364A72"/>
    <w:rsid w:val="00367352"/>
    <w:rsid w:val="00367DF1"/>
    <w:rsid w:val="0037042B"/>
    <w:rsid w:val="00371F53"/>
    <w:rsid w:val="003815C8"/>
    <w:rsid w:val="00387F08"/>
    <w:rsid w:val="00392BDF"/>
    <w:rsid w:val="003961E2"/>
    <w:rsid w:val="003A0CE8"/>
    <w:rsid w:val="003A34A3"/>
    <w:rsid w:val="003A4450"/>
    <w:rsid w:val="003A48A6"/>
    <w:rsid w:val="003B2AEF"/>
    <w:rsid w:val="003B7A2D"/>
    <w:rsid w:val="003C065C"/>
    <w:rsid w:val="003D0508"/>
    <w:rsid w:val="003D7B4E"/>
    <w:rsid w:val="003E0EB1"/>
    <w:rsid w:val="003E21A0"/>
    <w:rsid w:val="003E2DBD"/>
    <w:rsid w:val="003F017E"/>
    <w:rsid w:val="003F7886"/>
    <w:rsid w:val="00400608"/>
    <w:rsid w:val="00402E69"/>
    <w:rsid w:val="00403E97"/>
    <w:rsid w:val="00406D9E"/>
    <w:rsid w:val="0041414C"/>
    <w:rsid w:val="004301A1"/>
    <w:rsid w:val="00444610"/>
    <w:rsid w:val="00446E60"/>
    <w:rsid w:val="004522CC"/>
    <w:rsid w:val="004619FE"/>
    <w:rsid w:val="004778A8"/>
    <w:rsid w:val="0048161B"/>
    <w:rsid w:val="004830BB"/>
    <w:rsid w:val="00497AF7"/>
    <w:rsid w:val="004A30A7"/>
    <w:rsid w:val="004B01DB"/>
    <w:rsid w:val="004B2996"/>
    <w:rsid w:val="004B4BEF"/>
    <w:rsid w:val="004B570A"/>
    <w:rsid w:val="004B625B"/>
    <w:rsid w:val="004D47FC"/>
    <w:rsid w:val="004D627B"/>
    <w:rsid w:val="004D7F5B"/>
    <w:rsid w:val="004E02EF"/>
    <w:rsid w:val="004E0D73"/>
    <w:rsid w:val="004E2F9B"/>
    <w:rsid w:val="004F4182"/>
    <w:rsid w:val="004F56A0"/>
    <w:rsid w:val="004F6741"/>
    <w:rsid w:val="00504A57"/>
    <w:rsid w:val="005072FE"/>
    <w:rsid w:val="00511D4D"/>
    <w:rsid w:val="00514C9F"/>
    <w:rsid w:val="00516D2C"/>
    <w:rsid w:val="0052247D"/>
    <w:rsid w:val="00524F87"/>
    <w:rsid w:val="005277C9"/>
    <w:rsid w:val="00530559"/>
    <w:rsid w:val="00541281"/>
    <w:rsid w:val="00554CE0"/>
    <w:rsid w:val="00564F08"/>
    <w:rsid w:val="005663FA"/>
    <w:rsid w:val="005702C6"/>
    <w:rsid w:val="00570F12"/>
    <w:rsid w:val="00574CDD"/>
    <w:rsid w:val="0057500A"/>
    <w:rsid w:val="00575FD2"/>
    <w:rsid w:val="005765BE"/>
    <w:rsid w:val="00591999"/>
    <w:rsid w:val="005A1628"/>
    <w:rsid w:val="005A6FF6"/>
    <w:rsid w:val="005A714A"/>
    <w:rsid w:val="005B1B09"/>
    <w:rsid w:val="005B288A"/>
    <w:rsid w:val="005B3022"/>
    <w:rsid w:val="005C035F"/>
    <w:rsid w:val="005C188B"/>
    <w:rsid w:val="005C33E5"/>
    <w:rsid w:val="005C3D94"/>
    <w:rsid w:val="005C4B96"/>
    <w:rsid w:val="005D2743"/>
    <w:rsid w:val="005D3070"/>
    <w:rsid w:val="005E6358"/>
    <w:rsid w:val="005E725F"/>
    <w:rsid w:val="005F1C22"/>
    <w:rsid w:val="005F2CDF"/>
    <w:rsid w:val="005F7DD2"/>
    <w:rsid w:val="0060260B"/>
    <w:rsid w:val="00604047"/>
    <w:rsid w:val="00606B6B"/>
    <w:rsid w:val="00622018"/>
    <w:rsid w:val="0062404A"/>
    <w:rsid w:val="006310D2"/>
    <w:rsid w:val="0064296F"/>
    <w:rsid w:val="00645780"/>
    <w:rsid w:val="00650D60"/>
    <w:rsid w:val="00650F18"/>
    <w:rsid w:val="00660A61"/>
    <w:rsid w:val="00660A85"/>
    <w:rsid w:val="006621CB"/>
    <w:rsid w:val="00663341"/>
    <w:rsid w:val="00664EE7"/>
    <w:rsid w:val="006653CF"/>
    <w:rsid w:val="00675DC4"/>
    <w:rsid w:val="00677CB3"/>
    <w:rsid w:val="00690E7B"/>
    <w:rsid w:val="00692E02"/>
    <w:rsid w:val="006A5216"/>
    <w:rsid w:val="006C2478"/>
    <w:rsid w:val="006D04FC"/>
    <w:rsid w:val="006D0FC8"/>
    <w:rsid w:val="006D5BBF"/>
    <w:rsid w:val="006D7510"/>
    <w:rsid w:val="006D7CA5"/>
    <w:rsid w:val="006E42BA"/>
    <w:rsid w:val="006E6E43"/>
    <w:rsid w:val="006E7B4E"/>
    <w:rsid w:val="006F0558"/>
    <w:rsid w:val="006F15D0"/>
    <w:rsid w:val="006F7CC4"/>
    <w:rsid w:val="00700424"/>
    <w:rsid w:val="00703BDB"/>
    <w:rsid w:val="00723DAD"/>
    <w:rsid w:val="0072518C"/>
    <w:rsid w:val="00725B14"/>
    <w:rsid w:val="00726249"/>
    <w:rsid w:val="00732A29"/>
    <w:rsid w:val="00732B0A"/>
    <w:rsid w:val="00736ADE"/>
    <w:rsid w:val="00744A89"/>
    <w:rsid w:val="0075279D"/>
    <w:rsid w:val="00752C15"/>
    <w:rsid w:val="0076514E"/>
    <w:rsid w:val="0076644C"/>
    <w:rsid w:val="00784931"/>
    <w:rsid w:val="00795542"/>
    <w:rsid w:val="007977FC"/>
    <w:rsid w:val="00797998"/>
    <w:rsid w:val="007A1A0B"/>
    <w:rsid w:val="007B4610"/>
    <w:rsid w:val="007C374D"/>
    <w:rsid w:val="007C68E3"/>
    <w:rsid w:val="007D23CE"/>
    <w:rsid w:val="007D4C78"/>
    <w:rsid w:val="007D5745"/>
    <w:rsid w:val="007E1C06"/>
    <w:rsid w:val="007E4A7F"/>
    <w:rsid w:val="007E4D2B"/>
    <w:rsid w:val="007E6002"/>
    <w:rsid w:val="00802A60"/>
    <w:rsid w:val="008159B9"/>
    <w:rsid w:val="00821AA3"/>
    <w:rsid w:val="00833193"/>
    <w:rsid w:val="0085190F"/>
    <w:rsid w:val="00854B28"/>
    <w:rsid w:val="0087280D"/>
    <w:rsid w:val="00877327"/>
    <w:rsid w:val="0088094F"/>
    <w:rsid w:val="00891B02"/>
    <w:rsid w:val="0089277C"/>
    <w:rsid w:val="00892FEA"/>
    <w:rsid w:val="008953C5"/>
    <w:rsid w:val="00896E0D"/>
    <w:rsid w:val="008A2149"/>
    <w:rsid w:val="008B32A9"/>
    <w:rsid w:val="008B3D34"/>
    <w:rsid w:val="008C0498"/>
    <w:rsid w:val="008C2B03"/>
    <w:rsid w:val="008C4921"/>
    <w:rsid w:val="008D2F22"/>
    <w:rsid w:val="008D4BDD"/>
    <w:rsid w:val="008D5928"/>
    <w:rsid w:val="008E1D88"/>
    <w:rsid w:val="008E2029"/>
    <w:rsid w:val="008F1DAD"/>
    <w:rsid w:val="008F3A0D"/>
    <w:rsid w:val="009048D2"/>
    <w:rsid w:val="00911417"/>
    <w:rsid w:val="00911A47"/>
    <w:rsid w:val="009136DA"/>
    <w:rsid w:val="00916CA8"/>
    <w:rsid w:val="0091737E"/>
    <w:rsid w:val="00917B75"/>
    <w:rsid w:val="009264CB"/>
    <w:rsid w:val="009334DE"/>
    <w:rsid w:val="00934DDD"/>
    <w:rsid w:val="009353A9"/>
    <w:rsid w:val="00941751"/>
    <w:rsid w:val="00941AF0"/>
    <w:rsid w:val="0094401D"/>
    <w:rsid w:val="00957535"/>
    <w:rsid w:val="0096155B"/>
    <w:rsid w:val="0096172F"/>
    <w:rsid w:val="00965BAD"/>
    <w:rsid w:val="00972977"/>
    <w:rsid w:val="00975B4A"/>
    <w:rsid w:val="009800B2"/>
    <w:rsid w:val="0098270D"/>
    <w:rsid w:val="009A0846"/>
    <w:rsid w:val="009A3126"/>
    <w:rsid w:val="009A43D1"/>
    <w:rsid w:val="009B1AAC"/>
    <w:rsid w:val="009C009A"/>
    <w:rsid w:val="009D0341"/>
    <w:rsid w:val="009E3D81"/>
    <w:rsid w:val="009E440D"/>
    <w:rsid w:val="009E5A2D"/>
    <w:rsid w:val="009E5E25"/>
    <w:rsid w:val="009E6492"/>
    <w:rsid w:val="009F26BC"/>
    <w:rsid w:val="009F3FE3"/>
    <w:rsid w:val="009F6B22"/>
    <w:rsid w:val="00A00D2F"/>
    <w:rsid w:val="00A011F1"/>
    <w:rsid w:val="00A03DCB"/>
    <w:rsid w:val="00A045FC"/>
    <w:rsid w:val="00A07F7E"/>
    <w:rsid w:val="00A13230"/>
    <w:rsid w:val="00A22394"/>
    <w:rsid w:val="00A2422F"/>
    <w:rsid w:val="00A26E55"/>
    <w:rsid w:val="00A33462"/>
    <w:rsid w:val="00A33651"/>
    <w:rsid w:val="00A34DD5"/>
    <w:rsid w:val="00A376A2"/>
    <w:rsid w:val="00A62EFD"/>
    <w:rsid w:val="00A62F79"/>
    <w:rsid w:val="00A65191"/>
    <w:rsid w:val="00A65FF3"/>
    <w:rsid w:val="00A739D2"/>
    <w:rsid w:val="00A7533B"/>
    <w:rsid w:val="00A75730"/>
    <w:rsid w:val="00A852B0"/>
    <w:rsid w:val="00A85FE1"/>
    <w:rsid w:val="00A97572"/>
    <w:rsid w:val="00AA110A"/>
    <w:rsid w:val="00AB461F"/>
    <w:rsid w:val="00AB4F0E"/>
    <w:rsid w:val="00AB51F3"/>
    <w:rsid w:val="00AB7CD4"/>
    <w:rsid w:val="00AB7FF5"/>
    <w:rsid w:val="00AC333C"/>
    <w:rsid w:val="00AD0A49"/>
    <w:rsid w:val="00AD1C57"/>
    <w:rsid w:val="00AD5EAC"/>
    <w:rsid w:val="00AE139F"/>
    <w:rsid w:val="00AE20D2"/>
    <w:rsid w:val="00AF2FA5"/>
    <w:rsid w:val="00AF4348"/>
    <w:rsid w:val="00AF568F"/>
    <w:rsid w:val="00AF761E"/>
    <w:rsid w:val="00B10C9B"/>
    <w:rsid w:val="00B11D5C"/>
    <w:rsid w:val="00B233A9"/>
    <w:rsid w:val="00B27589"/>
    <w:rsid w:val="00B300CE"/>
    <w:rsid w:val="00B324E4"/>
    <w:rsid w:val="00B420C6"/>
    <w:rsid w:val="00B4515A"/>
    <w:rsid w:val="00B52CB2"/>
    <w:rsid w:val="00B53043"/>
    <w:rsid w:val="00B61CC3"/>
    <w:rsid w:val="00B62447"/>
    <w:rsid w:val="00B64236"/>
    <w:rsid w:val="00B64578"/>
    <w:rsid w:val="00B6620C"/>
    <w:rsid w:val="00B71D6D"/>
    <w:rsid w:val="00B74197"/>
    <w:rsid w:val="00B859AA"/>
    <w:rsid w:val="00B86077"/>
    <w:rsid w:val="00B87A5E"/>
    <w:rsid w:val="00B93BC3"/>
    <w:rsid w:val="00B97037"/>
    <w:rsid w:val="00BA15D5"/>
    <w:rsid w:val="00BA1FA1"/>
    <w:rsid w:val="00BB3EC3"/>
    <w:rsid w:val="00BC203C"/>
    <w:rsid w:val="00BC2420"/>
    <w:rsid w:val="00BC7BE3"/>
    <w:rsid w:val="00BE5CAD"/>
    <w:rsid w:val="00BF3009"/>
    <w:rsid w:val="00BF62D6"/>
    <w:rsid w:val="00C05377"/>
    <w:rsid w:val="00C0584B"/>
    <w:rsid w:val="00C05C16"/>
    <w:rsid w:val="00C07F47"/>
    <w:rsid w:val="00C11DB3"/>
    <w:rsid w:val="00C20FA3"/>
    <w:rsid w:val="00C35FB1"/>
    <w:rsid w:val="00C46330"/>
    <w:rsid w:val="00C6020B"/>
    <w:rsid w:val="00C62468"/>
    <w:rsid w:val="00C62F32"/>
    <w:rsid w:val="00C66499"/>
    <w:rsid w:val="00C70892"/>
    <w:rsid w:val="00C7612C"/>
    <w:rsid w:val="00C76CFE"/>
    <w:rsid w:val="00C8577F"/>
    <w:rsid w:val="00CA413E"/>
    <w:rsid w:val="00CA6FF7"/>
    <w:rsid w:val="00CC2277"/>
    <w:rsid w:val="00CC32E4"/>
    <w:rsid w:val="00CE5050"/>
    <w:rsid w:val="00CE59C6"/>
    <w:rsid w:val="00CF44F3"/>
    <w:rsid w:val="00D02DCE"/>
    <w:rsid w:val="00D03FCE"/>
    <w:rsid w:val="00D10499"/>
    <w:rsid w:val="00D21DAB"/>
    <w:rsid w:val="00D24200"/>
    <w:rsid w:val="00D25DA4"/>
    <w:rsid w:val="00D305D0"/>
    <w:rsid w:val="00D31C26"/>
    <w:rsid w:val="00D32E20"/>
    <w:rsid w:val="00D33624"/>
    <w:rsid w:val="00D36854"/>
    <w:rsid w:val="00D41A77"/>
    <w:rsid w:val="00D448CB"/>
    <w:rsid w:val="00D47974"/>
    <w:rsid w:val="00D63EDC"/>
    <w:rsid w:val="00D70041"/>
    <w:rsid w:val="00D74FE8"/>
    <w:rsid w:val="00D76100"/>
    <w:rsid w:val="00D80149"/>
    <w:rsid w:val="00D81608"/>
    <w:rsid w:val="00D82AE4"/>
    <w:rsid w:val="00D82EAC"/>
    <w:rsid w:val="00D85801"/>
    <w:rsid w:val="00D93FC2"/>
    <w:rsid w:val="00DA0F5E"/>
    <w:rsid w:val="00DA1BD1"/>
    <w:rsid w:val="00DA30DC"/>
    <w:rsid w:val="00DB134E"/>
    <w:rsid w:val="00DB1CF4"/>
    <w:rsid w:val="00DD5035"/>
    <w:rsid w:val="00DE065F"/>
    <w:rsid w:val="00DE2633"/>
    <w:rsid w:val="00DE5489"/>
    <w:rsid w:val="00DF23D0"/>
    <w:rsid w:val="00E00DCD"/>
    <w:rsid w:val="00E02B7A"/>
    <w:rsid w:val="00E05A13"/>
    <w:rsid w:val="00E100AC"/>
    <w:rsid w:val="00E12CE2"/>
    <w:rsid w:val="00E157B0"/>
    <w:rsid w:val="00E22CD7"/>
    <w:rsid w:val="00E33468"/>
    <w:rsid w:val="00E45066"/>
    <w:rsid w:val="00E513C3"/>
    <w:rsid w:val="00E5351A"/>
    <w:rsid w:val="00E54748"/>
    <w:rsid w:val="00E61D80"/>
    <w:rsid w:val="00E73CE2"/>
    <w:rsid w:val="00E752C3"/>
    <w:rsid w:val="00E77E89"/>
    <w:rsid w:val="00E91D80"/>
    <w:rsid w:val="00E93DBF"/>
    <w:rsid w:val="00E950F1"/>
    <w:rsid w:val="00EB5341"/>
    <w:rsid w:val="00EB6C75"/>
    <w:rsid w:val="00EC37D0"/>
    <w:rsid w:val="00EC7969"/>
    <w:rsid w:val="00EC7F72"/>
    <w:rsid w:val="00ED0BD3"/>
    <w:rsid w:val="00ED6CD1"/>
    <w:rsid w:val="00ED74D2"/>
    <w:rsid w:val="00EE44C3"/>
    <w:rsid w:val="00EE4FC5"/>
    <w:rsid w:val="00EE74A1"/>
    <w:rsid w:val="00F008AF"/>
    <w:rsid w:val="00F01D6F"/>
    <w:rsid w:val="00F1446D"/>
    <w:rsid w:val="00F20DC2"/>
    <w:rsid w:val="00F218CF"/>
    <w:rsid w:val="00F22338"/>
    <w:rsid w:val="00F373FC"/>
    <w:rsid w:val="00F40538"/>
    <w:rsid w:val="00F45396"/>
    <w:rsid w:val="00F457B7"/>
    <w:rsid w:val="00F57D14"/>
    <w:rsid w:val="00F61654"/>
    <w:rsid w:val="00F709CD"/>
    <w:rsid w:val="00F7764F"/>
    <w:rsid w:val="00F84F6B"/>
    <w:rsid w:val="00F85B1D"/>
    <w:rsid w:val="00F879AC"/>
    <w:rsid w:val="00F919E2"/>
    <w:rsid w:val="00F9220D"/>
    <w:rsid w:val="00F93869"/>
    <w:rsid w:val="00FB36AD"/>
    <w:rsid w:val="00FC5D95"/>
    <w:rsid w:val="00FD0EEA"/>
    <w:rsid w:val="00FD2810"/>
    <w:rsid w:val="00FD4922"/>
    <w:rsid w:val="00FD6974"/>
    <w:rsid w:val="00FF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4F3"/>
    <w:rPr>
      <w:sz w:val="24"/>
      <w:szCs w:val="24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64296F"/>
    <w:pPr>
      <w:keepNext/>
      <w:outlineLvl w:val="0"/>
    </w:pPr>
    <w:rPr>
      <w:b/>
      <w:bCs/>
      <w:u w:val="single"/>
    </w:rPr>
  </w:style>
  <w:style w:type="paragraph" w:styleId="Heading2">
    <w:name w:val="heading 2"/>
    <w:aliases w:val="H2,Nadpis_2_úroveň"/>
    <w:basedOn w:val="Normal"/>
    <w:next w:val="Normal"/>
    <w:link w:val="Heading2Char"/>
    <w:uiPriority w:val="99"/>
    <w:qFormat/>
    <w:rsid w:val="006429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H3,Nadpis_3_úroveň"/>
    <w:basedOn w:val="Normal"/>
    <w:next w:val="Normal"/>
    <w:link w:val="Heading3Char"/>
    <w:uiPriority w:val="99"/>
    <w:qFormat/>
    <w:rsid w:val="0064296F"/>
    <w:pPr>
      <w:keepNext/>
      <w:outlineLvl w:val="2"/>
    </w:pPr>
    <w:rPr>
      <w:b/>
      <w:bCs/>
    </w:rPr>
  </w:style>
  <w:style w:type="paragraph" w:styleId="Heading4">
    <w:name w:val="heading 4"/>
    <w:aliases w:val="H4,Nadpis_4_úroveň"/>
    <w:basedOn w:val="Normal"/>
    <w:next w:val="Normal"/>
    <w:link w:val="Heading4Char"/>
    <w:uiPriority w:val="99"/>
    <w:qFormat/>
    <w:rsid w:val="006429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"/>
    <w:basedOn w:val="Normal"/>
    <w:next w:val="Normal"/>
    <w:link w:val="Heading5Char"/>
    <w:uiPriority w:val="99"/>
    <w:qFormat/>
    <w:rsid w:val="0064296F"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64296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H7"/>
    <w:basedOn w:val="Normal"/>
    <w:next w:val="Normal"/>
    <w:link w:val="Heading7Char"/>
    <w:uiPriority w:val="99"/>
    <w:qFormat/>
    <w:rsid w:val="0064296F"/>
    <w:pPr>
      <w:spacing w:before="240" w:after="60"/>
      <w:outlineLvl w:val="6"/>
    </w:pPr>
  </w:style>
  <w:style w:type="paragraph" w:styleId="Heading8">
    <w:name w:val="heading 8"/>
    <w:aliases w:val="H8"/>
    <w:basedOn w:val="Normal"/>
    <w:next w:val="Normal"/>
    <w:link w:val="Heading8Char"/>
    <w:uiPriority w:val="99"/>
    <w:qFormat/>
    <w:rsid w:val="0064296F"/>
    <w:pPr>
      <w:spacing w:before="240" w:after="60"/>
      <w:outlineLvl w:val="7"/>
    </w:pPr>
    <w:rPr>
      <w:i/>
      <w:iCs/>
    </w:rPr>
  </w:style>
  <w:style w:type="paragraph" w:styleId="Heading9">
    <w:name w:val="heading 9"/>
    <w:aliases w:val="H9"/>
    <w:basedOn w:val="Normal"/>
    <w:next w:val="Normal"/>
    <w:link w:val="Heading9Char"/>
    <w:uiPriority w:val="99"/>
    <w:qFormat/>
    <w:rsid w:val="0064296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rsid w:val="0089142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aliases w:val="H2 Char,Nadpis_2_úroveň Char"/>
    <w:basedOn w:val="DefaultParagraphFont"/>
    <w:link w:val="Heading2"/>
    <w:uiPriority w:val="9"/>
    <w:semiHidden/>
    <w:rsid w:val="0089142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H3 Char,Nadpis_3_úroveň Char"/>
    <w:basedOn w:val="DefaultParagraphFont"/>
    <w:link w:val="Heading3"/>
    <w:uiPriority w:val="9"/>
    <w:semiHidden/>
    <w:rsid w:val="0089142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aliases w:val="H4 Char,Nadpis_4_úroveň Char"/>
    <w:basedOn w:val="DefaultParagraphFont"/>
    <w:link w:val="Heading4"/>
    <w:uiPriority w:val="9"/>
    <w:semiHidden/>
    <w:rsid w:val="0089142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semiHidden/>
    <w:rsid w:val="0089142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semiHidden/>
    <w:rsid w:val="0089142A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aliases w:val="H7 Char"/>
    <w:basedOn w:val="DefaultParagraphFont"/>
    <w:link w:val="Heading7"/>
    <w:uiPriority w:val="9"/>
    <w:semiHidden/>
    <w:rsid w:val="0089142A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aliases w:val="H8 Char"/>
    <w:basedOn w:val="DefaultParagraphFont"/>
    <w:link w:val="Heading8"/>
    <w:uiPriority w:val="9"/>
    <w:semiHidden/>
    <w:rsid w:val="0089142A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aliases w:val="H9 Char"/>
    <w:basedOn w:val="DefaultParagraphFont"/>
    <w:link w:val="Heading9"/>
    <w:uiPriority w:val="9"/>
    <w:semiHidden/>
    <w:rsid w:val="0089142A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sid w:val="0064296F"/>
    <w:pPr>
      <w:jc w:val="both"/>
    </w:pPr>
    <w:rPr>
      <w:sz w:val="23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9142A"/>
    <w:rPr>
      <w:sz w:val="24"/>
      <w:szCs w:val="24"/>
    </w:rPr>
  </w:style>
  <w:style w:type="paragraph" w:customStyle="1" w:styleId="Nadpis2-normlntext">
    <w:name w:val="Nadpis 2  - normální text"/>
    <w:basedOn w:val="Heading2"/>
    <w:uiPriority w:val="99"/>
    <w:rsid w:val="0064296F"/>
    <w:pPr>
      <w:keepNext w:val="0"/>
      <w:spacing w:before="60" w:after="0"/>
      <w:jc w:val="both"/>
    </w:pPr>
    <w:rPr>
      <w:rFonts w:ascii="Times New Roman" w:hAnsi="Times New Roman" w:cs="Times New Roman"/>
      <w:b w:val="0"/>
      <w:bCs w:val="0"/>
      <w:i w:val="0"/>
      <w:iCs w:val="0"/>
      <w:sz w:val="22"/>
      <w:szCs w:val="20"/>
    </w:rPr>
  </w:style>
  <w:style w:type="paragraph" w:styleId="BodyText2">
    <w:name w:val="Body Text 2"/>
    <w:basedOn w:val="Normal"/>
    <w:link w:val="BodyText2Char"/>
    <w:uiPriority w:val="99"/>
    <w:rsid w:val="0064296F"/>
    <w:rPr>
      <w:rFonts w:ascii="Arial" w:hAnsi="Arial" w:cs="Arial"/>
      <w:b/>
      <w:bCs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9142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64296F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9142A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4296F"/>
    <w:pPr>
      <w:tabs>
        <w:tab w:val="left" w:pos="-720"/>
      </w:tabs>
      <w:ind w:left="709" w:hanging="709"/>
      <w:jc w:val="both"/>
    </w:pPr>
    <w:rPr>
      <w:bCs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142A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4296F"/>
    <w:pPr>
      <w:ind w:left="72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9142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B13D7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142A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64296F"/>
    <w:rPr>
      <w:rFonts w:cs="Times New Roman"/>
    </w:rPr>
  </w:style>
  <w:style w:type="paragraph" w:customStyle="1" w:styleId="zkladn">
    <w:name w:val="základní"/>
    <w:basedOn w:val="BlockText"/>
    <w:uiPriority w:val="99"/>
    <w:rsid w:val="0064296F"/>
    <w:pPr>
      <w:ind w:left="0" w:right="0"/>
      <w:jc w:val="both"/>
    </w:pPr>
    <w:rPr>
      <w:rFonts w:ascii="Arial" w:hAnsi="Arial"/>
      <w:sz w:val="22"/>
      <w:szCs w:val="20"/>
      <w:lang w:eastAsia="en-US"/>
    </w:rPr>
  </w:style>
  <w:style w:type="paragraph" w:styleId="BlockText">
    <w:name w:val="Block Text"/>
    <w:basedOn w:val="Normal"/>
    <w:uiPriority w:val="99"/>
    <w:rsid w:val="0064296F"/>
    <w:pPr>
      <w:spacing w:after="120"/>
      <w:ind w:left="1440" w:right="1440"/>
    </w:pPr>
  </w:style>
  <w:style w:type="paragraph" w:styleId="BalloonText">
    <w:name w:val="Balloon Text"/>
    <w:basedOn w:val="Normal"/>
    <w:link w:val="BalloonTextChar"/>
    <w:uiPriority w:val="99"/>
    <w:semiHidden/>
    <w:rsid w:val="00F616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42A"/>
    <w:rPr>
      <w:sz w:val="0"/>
      <w:szCs w:val="0"/>
    </w:rPr>
  </w:style>
  <w:style w:type="paragraph" w:styleId="Title">
    <w:name w:val="Title"/>
    <w:basedOn w:val="Normal"/>
    <w:link w:val="TitleChar"/>
    <w:uiPriority w:val="99"/>
    <w:qFormat/>
    <w:rsid w:val="00D85801"/>
    <w:pPr>
      <w:jc w:val="center"/>
    </w:pPr>
    <w:rPr>
      <w:b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89142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SecondLevelHeader">
    <w:name w:val="Second Level Header"/>
    <w:basedOn w:val="Normal"/>
    <w:uiPriority w:val="99"/>
    <w:rsid w:val="006D04FC"/>
    <w:pPr>
      <w:numPr>
        <w:numId w:val="4"/>
      </w:numPr>
      <w:tabs>
        <w:tab w:val="left" w:pos="648"/>
        <w:tab w:val="left" w:pos="720"/>
      </w:tabs>
      <w:autoSpaceDE w:val="0"/>
      <w:autoSpaceDN w:val="0"/>
      <w:adjustRightInd w:val="0"/>
      <w:spacing w:before="40"/>
      <w:jc w:val="both"/>
    </w:pPr>
    <w:rPr>
      <w:rFonts w:cs="Arial"/>
      <w:sz w:val="22"/>
      <w:szCs w:val="18"/>
    </w:rPr>
  </w:style>
  <w:style w:type="paragraph" w:customStyle="1" w:styleId="Nadpis3-normlntext">
    <w:name w:val="Nadpis 3 - normální text"/>
    <w:basedOn w:val="Heading3"/>
    <w:uiPriority w:val="99"/>
    <w:rsid w:val="006D04FC"/>
    <w:pPr>
      <w:keepNext w:val="0"/>
      <w:numPr>
        <w:numId w:val="1"/>
      </w:numPr>
      <w:spacing w:before="120"/>
      <w:jc w:val="both"/>
    </w:pPr>
    <w:rPr>
      <w:b w:val="0"/>
      <w:bCs w:val="0"/>
      <w:sz w:val="22"/>
      <w:szCs w:val="18"/>
    </w:rPr>
  </w:style>
  <w:style w:type="paragraph" w:customStyle="1" w:styleId="Level1">
    <w:name w:val="Level 1"/>
    <w:basedOn w:val="BodyText"/>
    <w:next w:val="Normal"/>
    <w:uiPriority w:val="99"/>
    <w:rsid w:val="00975B4A"/>
    <w:pPr>
      <w:keepNext/>
      <w:tabs>
        <w:tab w:val="num" w:pos="680"/>
      </w:tabs>
      <w:spacing w:before="480" w:after="200" w:line="264" w:lineRule="auto"/>
      <w:ind w:left="680" w:hanging="680"/>
      <w:outlineLvl w:val="0"/>
    </w:pPr>
    <w:rPr>
      <w:b/>
      <w:sz w:val="24"/>
      <w:szCs w:val="22"/>
    </w:rPr>
  </w:style>
  <w:style w:type="paragraph" w:customStyle="1" w:styleId="Level2">
    <w:name w:val="Level 2"/>
    <w:basedOn w:val="BodyText"/>
    <w:uiPriority w:val="99"/>
    <w:rsid w:val="00975B4A"/>
    <w:pPr>
      <w:numPr>
        <w:ilvl w:val="1"/>
        <w:numId w:val="9"/>
      </w:numPr>
      <w:spacing w:after="200" w:line="264" w:lineRule="auto"/>
      <w:outlineLvl w:val="1"/>
    </w:pPr>
    <w:rPr>
      <w:sz w:val="24"/>
      <w:szCs w:val="20"/>
    </w:rPr>
  </w:style>
  <w:style w:type="paragraph" w:customStyle="1" w:styleId="Level3">
    <w:name w:val="Level 3"/>
    <w:basedOn w:val="BodyText"/>
    <w:uiPriority w:val="99"/>
    <w:rsid w:val="00975B4A"/>
    <w:pPr>
      <w:numPr>
        <w:ilvl w:val="2"/>
        <w:numId w:val="9"/>
      </w:numPr>
      <w:spacing w:after="200" w:line="264" w:lineRule="auto"/>
      <w:outlineLvl w:val="2"/>
    </w:pPr>
    <w:rPr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rsid w:val="009F26BC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64578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14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F2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142A"/>
    <w:rPr>
      <w:b/>
      <w:bCs/>
    </w:rPr>
  </w:style>
  <w:style w:type="character" w:customStyle="1" w:styleId="11088">
    <w:name w:val="11088"/>
    <w:uiPriority w:val="99"/>
    <w:semiHidden/>
    <w:rsid w:val="00554CE0"/>
    <w:rPr>
      <w:rFonts w:ascii="Arial" w:hAnsi="Arial"/>
      <w:color w:val="auto"/>
      <w:sz w:val="20"/>
    </w:rPr>
  </w:style>
  <w:style w:type="paragraph" w:styleId="Header">
    <w:name w:val="header"/>
    <w:basedOn w:val="Normal"/>
    <w:link w:val="HeaderChar"/>
    <w:uiPriority w:val="99"/>
    <w:rsid w:val="000B13D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B13D7"/>
    <w:rPr>
      <w:sz w:val="24"/>
    </w:rPr>
  </w:style>
  <w:style w:type="paragraph" w:styleId="DocumentMap">
    <w:name w:val="Document Map"/>
    <w:basedOn w:val="Normal"/>
    <w:link w:val="DocumentMapChar"/>
    <w:uiPriority w:val="99"/>
    <w:semiHidden/>
    <w:rsid w:val="00511D4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9142A"/>
    <w:rPr>
      <w:sz w:val="0"/>
      <w:szCs w:val="0"/>
    </w:rPr>
  </w:style>
  <w:style w:type="character" w:styleId="Hyperlink">
    <w:name w:val="Hyperlink"/>
    <w:basedOn w:val="DefaultParagraphFont"/>
    <w:uiPriority w:val="99"/>
    <w:rsid w:val="003F78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14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gov.cz/porta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fcr.c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153</Words>
  <Characters>905</Characters>
  <Application>Microsoft Office Outlook</Application>
  <DocSecurity>0</DocSecurity>
  <Lines>0</Lines>
  <Paragraphs>0</Paragraphs>
  <ScaleCrop>false</ScaleCrop>
  <Company>MF ČR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Obchodní podmínky</dc:title>
  <dc:subject/>
  <dc:creator>Sedláčková Dagmar, Bc.</dc:creator>
  <cp:keywords/>
  <dc:description/>
  <cp:lastModifiedBy>11301</cp:lastModifiedBy>
  <cp:revision>3</cp:revision>
  <cp:lastPrinted>2013-11-11T11:52:00Z</cp:lastPrinted>
  <dcterms:created xsi:type="dcterms:W3CDTF">2014-06-10T05:18:00Z</dcterms:created>
  <dcterms:modified xsi:type="dcterms:W3CDTF">2014-06-25T10:43:00Z</dcterms:modified>
</cp:coreProperties>
</file>