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C70" w:rsidRDefault="007A7C70">
      <w:pPr>
        <w:framePr w:w="9650" w:h="896" w:hRule="exact" w:hSpace="142" w:wrap="around" w:vAnchor="text" w:hAnchor="page" w:x="1487" w:y="72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fldChar w:fldCharType="begin">
          <w:ffData>
            <w:name w:val=""/>
            <w:enabled/>
            <w:calcOnExit w:val="0"/>
            <w:helpText w:type="text" w:val="Zapište instituci, která materiál předkládá, např. ministerstvo..."/>
            <w:statusText w:type="text" w:val="Zapište instituci, která materiál předkládá, např. ministerstvo..."/>
            <w:textInput>
              <w:default w:val="Ministerstvo financí"/>
            </w:textInput>
          </w:ffData>
        </w:fldChar>
      </w:r>
      <w:r>
        <w:rPr>
          <w:rFonts w:ascii="Times New Roman" w:hAnsi="Times New Roman" w:cs="Times New Roman"/>
          <w:b/>
          <w:caps/>
        </w:rPr>
        <w:instrText xml:space="preserve"> FORMTEXT </w:instrText>
      </w:r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  <w:fldChar w:fldCharType="separate"/>
      </w:r>
      <w:r>
        <w:rPr>
          <w:rFonts w:ascii="Times New Roman" w:hAnsi="Times New Roman" w:cs="Times New Roman"/>
          <w:b/>
          <w:caps/>
          <w:noProof/>
        </w:rPr>
        <w:t>Ministerstvo financí</w:t>
      </w:r>
      <w:r>
        <w:rPr>
          <w:rFonts w:ascii="Times New Roman" w:hAnsi="Times New Roman" w:cs="Times New Roman"/>
          <w:b/>
          <w:caps/>
        </w:rPr>
        <w:fldChar w:fldCharType="end"/>
      </w:r>
    </w:p>
    <w:p w:rsidR="007A7C70" w:rsidRDefault="007A7C70">
      <w:pPr>
        <w:framePr w:w="9650" w:h="896" w:hRule="exact" w:hSpace="142" w:wrap="around" w:vAnchor="text" w:hAnchor="page" w:x="1487" w:y="72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Č.j.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7A7C70" w:rsidRDefault="007A7C70">
      <w:pPr>
        <w:framePr w:w="9650" w:h="896" w:hRule="exact" w:hSpace="142" w:wrap="around" w:vAnchor="text" w:hAnchor="page" w:x="1487" w:y="727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  <w:b/>
          <w:caps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framePr w:w="3383" w:h="895" w:hRule="exact" w:hSpace="142" w:wrap="around" w:vAnchor="text" w:hAnchor="page" w:x="7652" w:y="811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Praze dne </w:t>
      </w:r>
      <w:r w:rsidR="001F5549">
        <w:rPr>
          <w:rFonts w:ascii="Times New Roman" w:hAnsi="Times New Roman" w:cs="Times New Roman"/>
        </w:rPr>
        <w:fldChar w:fldCharType="begin">
          <w:ffData>
            <w:name w:val="Text4"/>
            <w:enabled/>
            <w:calcOnExit w:val="0"/>
            <w:helpText w:type="text" w:val="Vložte datum."/>
            <w:statusText w:type="text" w:val="Vložte datum."/>
            <w:textInput>
              <w:default w:val="    březen 2015"/>
            </w:textInput>
          </w:ffData>
        </w:fldChar>
      </w:r>
      <w:bookmarkStart w:id="0" w:name="Text4"/>
      <w:r w:rsidR="001F5549">
        <w:rPr>
          <w:rFonts w:ascii="Times New Roman" w:hAnsi="Times New Roman" w:cs="Times New Roman"/>
        </w:rPr>
        <w:instrText xml:space="preserve"> FORMTEXT </w:instrText>
      </w:r>
      <w:r w:rsidR="001F5549">
        <w:rPr>
          <w:rFonts w:ascii="Times New Roman" w:hAnsi="Times New Roman" w:cs="Times New Roman"/>
        </w:rPr>
      </w:r>
      <w:r w:rsidR="001F5549">
        <w:rPr>
          <w:rFonts w:ascii="Times New Roman" w:hAnsi="Times New Roman" w:cs="Times New Roman"/>
        </w:rPr>
        <w:fldChar w:fldCharType="separate"/>
      </w:r>
      <w:r w:rsidR="001F5549">
        <w:rPr>
          <w:rFonts w:ascii="Times New Roman" w:hAnsi="Times New Roman" w:cs="Times New Roman"/>
          <w:noProof/>
        </w:rPr>
        <w:t xml:space="preserve">    březen 2015</w:t>
      </w:r>
      <w:r w:rsidR="001F5549">
        <w:rPr>
          <w:rFonts w:ascii="Times New Roman" w:hAnsi="Times New Roman" w:cs="Times New Roman"/>
        </w:rPr>
        <w:fldChar w:fldCharType="end"/>
      </w:r>
      <w:bookmarkEnd w:id="0"/>
    </w:p>
    <w:p w:rsidR="007A7C70" w:rsidRDefault="007A7C70">
      <w:pPr>
        <w:framePr w:w="3383" w:h="895" w:hRule="exact" w:hSpace="142" w:wrap="around" w:vAnchor="text" w:hAnchor="page" w:x="7652" w:y="811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Výtisk č.: </w:t>
      </w:r>
      <w:r>
        <w:rPr>
          <w:rFonts w:ascii="Times New Roman" w:hAnsi="Times New Roman" w:cs="Times New Roman"/>
        </w:rPr>
        <w:fldChar w:fldCharType="begin">
          <w:ffData>
            <w:name w:val="Text37"/>
            <w:enabled/>
            <w:calcOnExit w:val="0"/>
            <w:helpText w:type="text" w:val="Zadejte číslo výtisku."/>
            <w:statusText w:type="text" w:val="Zadejte číslo výtisku"/>
            <w:textInput/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</w:p>
    <w:p w:rsidR="007A7C70" w:rsidRDefault="007A7C70">
      <w:pPr>
        <w:framePr w:w="3383" w:h="895" w:hRule="exact" w:hSpace="142" w:wrap="around" w:vAnchor="text" w:hAnchor="page" w:x="7652" w:y="811"/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pStyle w:val="Nadpis1"/>
        <w:rPr>
          <w:rFonts w:ascii="Times New Roman" w:hAnsi="Times New Roman" w:cs="Times New Roman"/>
        </w:rPr>
      </w:pPr>
    </w:p>
    <w:p w:rsidR="007A7C70" w:rsidRDefault="007A7C70">
      <w:pPr>
        <w:pStyle w:val="Nadpis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Rozevírací11"/>
            <w:enabled/>
            <w:calcOnExit w:val="0"/>
            <w:helpText w:type="text" w:val="Vyberte odpovídající položku."/>
            <w:statusText w:type="text" w:val="Vyberte odpovídající položku."/>
            <w:ddList>
              <w:listEntry w:val="PRO SCHŮZI"/>
              <w:listEntry w:val="PRO INFORMACI ČLENŮM"/>
              <w:listEntry w:val="PRO JEDNÁNÍ LEGISLATIVNÍ RADY"/>
            </w:ddList>
          </w:ffData>
        </w:fldChar>
      </w:r>
      <w:bookmarkStart w:id="1" w:name="Rozevírací11"/>
      <w:r>
        <w:rPr>
          <w:rFonts w:ascii="Times New Roman" w:hAnsi="Times New Roman" w:cs="Times New Roman"/>
        </w:rPr>
        <w:instrText xml:space="preserve"> FORMDROPDOWN </w:instrText>
      </w:r>
      <w:r w:rsidR="0053501C">
        <w:rPr>
          <w:rFonts w:ascii="Times New Roman" w:hAnsi="Times New Roman" w:cs="Times New Roman"/>
        </w:rPr>
      </w:r>
      <w:r w:rsidR="0053501C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bookmarkEnd w:id="1"/>
      <w:r>
        <w:rPr>
          <w:rFonts w:ascii="Times New Roman" w:hAnsi="Times New Roman" w:cs="Times New Roman"/>
        </w:rPr>
        <w:t xml:space="preserve"> VLÁDY</w:t>
      </w: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u w:val="single"/>
        </w:rPr>
        <w:t>Věc: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 </w:t>
      </w:r>
      <w:r w:rsidR="009346A0">
        <w:rPr>
          <w:rFonts w:ascii="Times New Roman" w:hAnsi="Times New Roman" w:cs="Times New Roman"/>
          <w:b/>
        </w:rPr>
        <w:fldChar w:fldCharType="begin">
          <w:ffData>
            <w:name w:val="Text31"/>
            <w:enabled/>
            <w:calcOnExit w:val="0"/>
            <w:helpText w:type="text" w:val="Popište, čeho se materiál týká"/>
            <w:statusText w:type="text" w:val="Popište, čeho se materiál týká"/>
            <w:textInput>
              <w:default w:val="Návrh usnesení vlády ke schválení návrhu komodit určených pro standardizaci a návrhu pravidel centrálního nákupu státu"/>
            </w:textInput>
          </w:ffData>
        </w:fldChar>
      </w:r>
      <w:bookmarkStart w:id="2" w:name="Text31"/>
      <w:r w:rsidR="009346A0">
        <w:rPr>
          <w:rFonts w:ascii="Times New Roman" w:hAnsi="Times New Roman" w:cs="Times New Roman"/>
          <w:b/>
        </w:rPr>
        <w:instrText xml:space="preserve"> FORMTEXT </w:instrText>
      </w:r>
      <w:r w:rsidR="009346A0">
        <w:rPr>
          <w:rFonts w:ascii="Times New Roman" w:hAnsi="Times New Roman" w:cs="Times New Roman"/>
          <w:b/>
        </w:rPr>
      </w:r>
      <w:r w:rsidR="009346A0">
        <w:rPr>
          <w:rFonts w:ascii="Times New Roman" w:hAnsi="Times New Roman" w:cs="Times New Roman"/>
          <w:b/>
        </w:rPr>
        <w:fldChar w:fldCharType="separate"/>
      </w:r>
      <w:r w:rsidR="009346A0">
        <w:rPr>
          <w:rFonts w:ascii="Times New Roman" w:hAnsi="Times New Roman" w:cs="Times New Roman"/>
          <w:b/>
          <w:noProof/>
        </w:rPr>
        <w:t>Návrh usnesení vlády ke schválení návrhu komodit určených pro standardizaci a návrhu pravidel centrálního nákupu státu</w:t>
      </w:r>
      <w:r w:rsidR="009346A0">
        <w:rPr>
          <w:rFonts w:ascii="Times New Roman" w:hAnsi="Times New Roman" w:cs="Times New Roman"/>
          <w:b/>
        </w:rPr>
        <w:fldChar w:fldCharType="end"/>
      </w:r>
      <w:bookmarkEnd w:id="2"/>
      <w:r>
        <w:rPr>
          <w:rFonts w:ascii="Times New Roman" w:hAnsi="Times New Roman" w:cs="Times New Roman"/>
          <w:b/>
        </w:rPr>
        <w:tab/>
      </w:r>
    </w:p>
    <w:p w:rsidR="007A7C70" w:rsidRDefault="007A7C70">
      <w:pPr>
        <w:jc w:val="both"/>
        <w:rPr>
          <w:rFonts w:ascii="Times New Roman" w:hAnsi="Times New Roman" w:cs="Times New Roman"/>
          <w:b/>
        </w:rPr>
      </w:pPr>
    </w:p>
    <w:p w:rsidR="007A7C70" w:rsidRDefault="007A7C70">
      <w:pPr>
        <w:rPr>
          <w:rFonts w:ascii="Times New Roman" w:hAnsi="Times New Roman" w:cs="Times New Roman"/>
          <w:b/>
          <w:bCs/>
        </w:rPr>
      </w:pPr>
    </w:p>
    <w:p w:rsidR="007A7C70" w:rsidRDefault="007A7C70">
      <w:pPr>
        <w:rPr>
          <w:rFonts w:ascii="Times New Roman" w:hAnsi="Times New Roman" w:cs="Times New Roman"/>
          <w:b/>
          <w:bCs/>
        </w:rPr>
      </w:pPr>
    </w:p>
    <w:tbl>
      <w:tblPr>
        <w:tblpPr w:vertAnchor="text" w:horzAnchor="margin" w:tblpXSpec="right" w:tblpY="3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530"/>
      </w:tblGrid>
      <w:tr w:rsidR="007A7C70">
        <w:trPr>
          <w:trHeight w:val="295"/>
        </w:trPr>
        <w:tc>
          <w:tcPr>
            <w:tcW w:w="606" w:type="dxa"/>
          </w:tcPr>
          <w:p w:rsidR="007A7C70" w:rsidRDefault="007A7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Rozevírací1"/>
                  <w:enabled/>
                  <w:calcOnExit w:val="0"/>
                  <w:ddList>
                    <w:listEntry w:val="I."/>
                  </w:ddList>
                </w:ffData>
              </w:fldChar>
            </w:r>
            <w:bookmarkStart w:id="3" w:name="Rozevírací1"/>
            <w:r>
              <w:rPr>
                <w:rFonts w:ascii="Times New Roman" w:hAnsi="Times New Roman" w:cs="Times New Roman"/>
              </w:rPr>
              <w:instrText xml:space="preserve"> FORMDROPDOWN </w:instrText>
            </w:r>
            <w:r w:rsidR="0053501C">
              <w:rPr>
                <w:rFonts w:ascii="Times New Roman" w:hAnsi="Times New Roman" w:cs="Times New Roman"/>
              </w:rPr>
            </w:r>
            <w:r w:rsidR="0053501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3"/>
          </w:p>
        </w:tc>
        <w:tc>
          <w:tcPr>
            <w:tcW w:w="4530" w:type="dxa"/>
          </w:tcPr>
          <w:p w:rsidR="007A7C70" w:rsidRDefault="007A7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32"/>
                  <w:enabled/>
                  <w:calcOnExit w:val="0"/>
                  <w:helpText w:type="text" w:val="Návrh usnesení, předkládací zpráva, důvodová zpráva, vlastní materiál, vypořádání připomínkového řízení..."/>
                  <w:statusText w:type="text" w:val="Návrh usnesení, předkládací zpráva, důvodová zpráva, vlastní materiál, vypořádání připomínkového řízení..."/>
                  <w:textInput>
                    <w:default w:val="Návrh usnesení "/>
                  </w:textInput>
                </w:ffData>
              </w:fldChar>
            </w:r>
            <w:bookmarkStart w:id="4" w:name="Text32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 xml:space="preserve">Návrh usnesení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4"/>
          </w:p>
        </w:tc>
      </w:tr>
      <w:tr w:rsidR="007A7C70">
        <w:trPr>
          <w:trHeight w:val="279"/>
        </w:trPr>
        <w:tc>
          <w:tcPr>
            <w:tcW w:w="606" w:type="dxa"/>
          </w:tcPr>
          <w:p w:rsidR="007A7C70" w:rsidRDefault="007A7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Rozevírací2"/>
                  <w:enabled/>
                  <w:calcOnExit w:val="0"/>
                  <w:helpText w:type="text" w:val="Zvolte odpovídající položku"/>
                  <w:statusText w:type="text" w:val="Zvolte odpovídající položku"/>
                  <w:ddList>
                    <w:listEntry w:val="II."/>
                    <w:listEntry w:val=" "/>
                  </w:ddList>
                </w:ffData>
              </w:fldChar>
            </w:r>
            <w:bookmarkStart w:id="5" w:name="Rozevírací2"/>
            <w:r>
              <w:rPr>
                <w:rFonts w:ascii="Times New Roman" w:hAnsi="Times New Roman" w:cs="Times New Roman"/>
              </w:rPr>
              <w:instrText xml:space="preserve"> FORMDROPDOWN </w:instrText>
            </w:r>
            <w:r w:rsidR="0053501C">
              <w:rPr>
                <w:rFonts w:ascii="Times New Roman" w:hAnsi="Times New Roman" w:cs="Times New Roman"/>
              </w:rPr>
            </w:r>
            <w:r w:rsidR="0053501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5"/>
          </w:p>
        </w:tc>
        <w:tc>
          <w:tcPr>
            <w:tcW w:w="4530" w:type="dxa"/>
          </w:tcPr>
          <w:p w:rsidR="007A7C70" w:rsidRDefault="007A7C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33"/>
                  <w:enabled/>
                  <w:calcOnExit w:val="0"/>
                  <w:helpText w:type="text" w:val="Návrh usnesení, předkládací zpráva, důvodová zpráva, vlastní materiál, vypořádání připomínkového řízení..."/>
                  <w:statusText w:type="text" w:val="Návrh usnesení, předkládací zpráva, důvodová zpráva, vlastní materiál, vypořádání připomínkového řízení..."/>
                  <w:textInput>
                    <w:default w:val="Předkládací zpráva "/>
                  </w:textInput>
                </w:ffData>
              </w:fldChar>
            </w:r>
            <w:bookmarkStart w:id="6" w:name="Text33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 xml:space="preserve">Předkládací zpráva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7A7C70">
        <w:trPr>
          <w:trHeight w:val="295"/>
        </w:trPr>
        <w:tc>
          <w:tcPr>
            <w:tcW w:w="606" w:type="dxa"/>
          </w:tcPr>
          <w:p w:rsidR="007A7C70" w:rsidRDefault="007A7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Rozevírací3"/>
                  <w:enabled/>
                  <w:calcOnExit w:val="0"/>
                  <w:helpText w:type="text" w:val="Zvolte odpovídající položku"/>
                  <w:statusText w:type="text" w:val="Zvolte odpovídající položku"/>
                  <w:ddList>
                    <w:listEntry w:val="III."/>
                    <w:listEntry w:val=" "/>
                  </w:ddList>
                </w:ffData>
              </w:fldChar>
            </w:r>
            <w:bookmarkStart w:id="7" w:name="Rozevírací3"/>
            <w:r>
              <w:rPr>
                <w:rFonts w:ascii="Times New Roman" w:hAnsi="Times New Roman" w:cs="Times New Roman"/>
              </w:rPr>
              <w:instrText xml:space="preserve"> FORMDROPDOWN </w:instrText>
            </w:r>
            <w:r w:rsidR="0053501C">
              <w:rPr>
                <w:rFonts w:ascii="Times New Roman" w:hAnsi="Times New Roman" w:cs="Times New Roman"/>
              </w:rPr>
            </w:r>
            <w:r w:rsidR="0053501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7"/>
          </w:p>
        </w:tc>
        <w:tc>
          <w:tcPr>
            <w:tcW w:w="4530" w:type="dxa"/>
          </w:tcPr>
          <w:p w:rsidR="007A7C70" w:rsidRDefault="00934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34"/>
                  <w:enabled/>
                  <w:calcOnExit w:val="0"/>
                  <w:helpText w:type="text" w:val="Návrh usnesení, předkládací zpráva, důvodová zpráva, vlastní materiál, vypořádání připomínkového řízení..."/>
                  <w:statusText w:type="text" w:val="Návrh usnesení, předkládací zpráva, důvodová zpráva, vlastní materiál, vypořádání připomínkového řízení..."/>
                  <w:textInput>
                    <w:default w:val="Návrh komodit určených pro standardizaci a návrh pravidel centrálního nákupu státu"/>
                  </w:textInput>
                </w:ffData>
              </w:fldChar>
            </w:r>
            <w:bookmarkStart w:id="8" w:name="Text34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Návrh komodit určených pro standardizaci a návrh pravidel centrálního nákupu státu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8"/>
          </w:p>
        </w:tc>
      </w:tr>
      <w:tr w:rsidR="007A7C70" w:rsidTr="00BA68F4">
        <w:trPr>
          <w:trHeight w:val="275"/>
        </w:trPr>
        <w:tc>
          <w:tcPr>
            <w:tcW w:w="606" w:type="dxa"/>
          </w:tcPr>
          <w:p w:rsidR="007A7C70" w:rsidRDefault="00022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Rozevírací4"/>
                  <w:enabled/>
                  <w:calcOnExit w:val="0"/>
                  <w:helpText w:type="text" w:val="Zvolte odpovídající položku"/>
                  <w:statusText w:type="text" w:val="Zvolte odpovídající položku"/>
                  <w:ddList>
                    <w:listEntry w:val="IV."/>
                    <w:listEntry w:val=" "/>
                  </w:ddList>
                </w:ffData>
              </w:fldChar>
            </w:r>
            <w:bookmarkStart w:id="9" w:name="Rozevírací4"/>
            <w:r>
              <w:rPr>
                <w:rFonts w:ascii="Times New Roman" w:hAnsi="Times New Roman" w:cs="Times New Roman"/>
              </w:rPr>
              <w:instrText xml:space="preserve"> FORMDROPDOWN </w:instrText>
            </w:r>
            <w:r w:rsidR="0053501C">
              <w:rPr>
                <w:rFonts w:ascii="Times New Roman" w:hAnsi="Times New Roman" w:cs="Times New Roman"/>
              </w:rPr>
            </w:r>
            <w:r w:rsidR="0053501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9"/>
          </w:p>
        </w:tc>
        <w:tc>
          <w:tcPr>
            <w:tcW w:w="4530" w:type="dxa"/>
          </w:tcPr>
          <w:p w:rsidR="007A7C70" w:rsidRDefault="009346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35"/>
                  <w:enabled/>
                  <w:calcOnExit w:val="0"/>
                  <w:helpText w:type="text" w:val="Návrh usnesení, předkládací zpráva, důvodová zpráva, vlastní materiál, vypořádání připomínkového řízení..."/>
                  <w:statusText w:type="text" w:val="Návrh usnesení, předkládací zpráva, důvodová zpráva, vlastní materiál, vypořádání připomínkového řízení..."/>
                  <w:textInput>
                    <w:default w:val="Příloha č. 1 Analýza praxe a zkušeností s realizací centrálního nákupu státu ve vybraných zemích EU "/>
                  </w:textInput>
                </w:ffData>
              </w:fldChar>
            </w:r>
            <w:bookmarkStart w:id="10" w:name="Text35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 xml:space="preserve">Příloha č. 1 Analýza praxe a zkušeností s realizací centrálního nákupu státu ve vybraných zemích EU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0"/>
          </w:p>
        </w:tc>
      </w:tr>
      <w:tr w:rsidR="007A7C70">
        <w:trPr>
          <w:trHeight w:val="279"/>
        </w:trPr>
        <w:tc>
          <w:tcPr>
            <w:tcW w:w="606" w:type="dxa"/>
          </w:tcPr>
          <w:p w:rsidR="007A7C70" w:rsidRDefault="00022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Rozevírací5"/>
                  <w:enabled/>
                  <w:calcOnExit w:val="0"/>
                  <w:helpText w:type="text" w:val="Zvolte odpovídající položku"/>
                  <w:statusText w:type="text" w:val="Zvolte odpovídající položku"/>
                  <w:ddList>
                    <w:listEntry w:val="V."/>
                    <w:listEntry w:val=" "/>
                  </w:ddList>
                </w:ffData>
              </w:fldChar>
            </w:r>
            <w:bookmarkStart w:id="11" w:name="Rozevírací5"/>
            <w:r>
              <w:rPr>
                <w:rFonts w:ascii="Times New Roman" w:hAnsi="Times New Roman" w:cs="Times New Roman"/>
              </w:rPr>
              <w:instrText xml:space="preserve"> FORMDROPDOWN </w:instrText>
            </w:r>
            <w:bookmarkEnd w:id="11"/>
            <w:r w:rsidR="0053501C">
              <w:rPr>
                <w:rFonts w:ascii="Times New Roman" w:hAnsi="Times New Roman" w:cs="Times New Roman"/>
              </w:rPr>
            </w:r>
            <w:r w:rsidR="0053501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0" w:type="dxa"/>
          </w:tcPr>
          <w:p w:rsidR="00BA68F4" w:rsidRPr="00BA68F4" w:rsidRDefault="009346A0">
            <w:pPr>
              <w:jc w:val="both"/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36"/>
                  <w:enabled/>
                  <w:calcOnExit w:val="0"/>
                  <w:helpText w:type="text" w:val="Návrh usnesení, předkládací zpráva, důvodová zpráva, vlastní materiál, vypořádání připomínkového řízení..."/>
                  <w:statusText w:type="text" w:val="Návrh usnesení, předkládací zpráva, důvodová zpráva, vlastní materiál, vypořádání připomínkového řízení..."/>
                  <w:textInput>
                    <w:default w:val="Příloha č. 2 Analýza provozních výdajů na úrovni státní správy"/>
                  </w:textInput>
                </w:ffData>
              </w:fldChar>
            </w:r>
            <w:bookmarkStart w:id="12" w:name="Text36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Příloha č. 2 Analýza provozních výdajů na úrovni státní správy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2"/>
          </w:p>
        </w:tc>
      </w:tr>
      <w:tr w:rsidR="007A7C70">
        <w:trPr>
          <w:trHeight w:val="279"/>
        </w:trPr>
        <w:tc>
          <w:tcPr>
            <w:tcW w:w="606" w:type="dxa"/>
          </w:tcPr>
          <w:p w:rsidR="007A7C70" w:rsidRDefault="00BA68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Rozevírací7"/>
                  <w:enabled/>
                  <w:calcOnExit w:val="0"/>
                  <w:helpText w:type="text" w:val="Zvolte odpovídající položku"/>
                  <w:statusText w:type="text" w:val="Zvolte odpovídající položku"/>
                  <w:ddList>
                    <w:listEntry w:val="VI."/>
                  </w:ddList>
                </w:ffData>
              </w:fldChar>
            </w:r>
            <w:bookmarkStart w:id="13" w:name="Rozevírací7"/>
            <w:r>
              <w:rPr>
                <w:rFonts w:ascii="Times New Roman" w:hAnsi="Times New Roman" w:cs="Times New Roman"/>
              </w:rPr>
              <w:instrText xml:space="preserve"> FORMDROPDOWN </w:instrText>
            </w:r>
            <w:r w:rsidR="0053501C">
              <w:rPr>
                <w:rFonts w:ascii="Times New Roman" w:hAnsi="Times New Roman" w:cs="Times New Roman"/>
              </w:rPr>
            </w:r>
            <w:r w:rsidR="0053501C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3"/>
          </w:p>
        </w:tc>
        <w:bookmarkStart w:id="14" w:name="_GoBack"/>
        <w:tc>
          <w:tcPr>
            <w:tcW w:w="4530" w:type="dxa"/>
          </w:tcPr>
          <w:p w:rsidR="007A7C70" w:rsidRDefault="005350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Text26"/>
                  <w:enabled/>
                  <w:calcOnExit w:val="0"/>
                  <w:helpText w:type="text" w:val="Návrh usnesení, předkládací zpráva, důvodová zpráva, vlastní materiál, vypořádání připomínkového řízení..."/>
                  <w:statusText w:type="text" w:val="Návrh usnesení, předkládací zpráva, důvodová zpráva, vlastní materiál, vypořádání připomínkového řízení..."/>
                  <w:textInput>
                    <w:default w:val="Vyhodnocení meziresortního připomínkového řízení"/>
                  </w:textInput>
                </w:ffData>
              </w:fldChar>
            </w:r>
            <w:bookmarkStart w:id="15" w:name="Text26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Vyhodnocení meziresortního připomínkového řízení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5"/>
            <w:bookmarkEnd w:id="14"/>
          </w:p>
        </w:tc>
      </w:tr>
      <w:tr w:rsidR="00D83F03">
        <w:trPr>
          <w:trHeight w:val="279"/>
        </w:trPr>
        <w:tc>
          <w:tcPr>
            <w:tcW w:w="606" w:type="dxa"/>
          </w:tcPr>
          <w:p w:rsidR="00D83F03" w:rsidRDefault="00D83F03">
            <w:pPr>
              <w:rPr>
                <w:rFonts w:ascii="Times New Roman" w:hAnsi="Times New Roman" w:cs="Times New Roman"/>
              </w:rPr>
            </w:pPr>
            <w:r>
              <w:t>VII.</w:t>
            </w:r>
          </w:p>
        </w:tc>
        <w:tc>
          <w:tcPr>
            <w:tcW w:w="4530" w:type="dxa"/>
          </w:tcPr>
          <w:p w:rsidR="00D83F03" w:rsidRDefault="00D83F03">
            <w:pPr>
              <w:jc w:val="both"/>
              <w:rPr>
                <w:rFonts w:ascii="Times New Roman" w:hAnsi="Times New Roman" w:cs="Times New Roman"/>
              </w:rPr>
            </w:pPr>
            <w:r>
              <w:t>Tisková zpráva</w:t>
            </w:r>
          </w:p>
        </w:tc>
      </w:tr>
      <w:tr w:rsidR="00BA68F4">
        <w:trPr>
          <w:trHeight w:val="279"/>
        </w:trPr>
        <w:tc>
          <w:tcPr>
            <w:tcW w:w="606" w:type="dxa"/>
          </w:tcPr>
          <w:p w:rsidR="00BA68F4" w:rsidRDefault="00BA68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0" w:type="dxa"/>
          </w:tcPr>
          <w:p w:rsidR="00BA68F4" w:rsidRDefault="00BA68F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A7C70" w:rsidRDefault="007A7C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Důvod předložení: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Obsah:</w:t>
      </w:r>
    </w:p>
    <w:p w:rsidR="007A7C70" w:rsidRDefault="001F5549">
      <w:pPr>
        <w:framePr w:w="4014" w:h="1196" w:hSpace="142" w:wrap="around" w:vAnchor="text" w:hAnchor="text" w:y="1"/>
        <w:pBdr>
          <w:top w:val="single" w:sz="6" w:space="1" w:color="FFFFFF"/>
          <w:left w:val="single" w:sz="6" w:space="4" w:color="FFFFFF"/>
          <w:bottom w:val="single" w:sz="6" w:space="1" w:color="FFFFFF"/>
          <w:right w:val="single" w:sz="6" w:space="4" w:color="FFFFFF"/>
        </w:pBd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7"/>
            <w:enabled/>
            <w:calcOnExit w:val="0"/>
            <w:helpText w:type="text" w:val="Zapište důvod předložení materiálu."/>
            <w:statusText w:type="text" w:val="Zapište důvod předložení materiálu."/>
            <w:textInput>
              <w:default w:val="Materiál je vládě předkládán ke schválení v souladu s bodem II.1. usnesení vlády č. 924 ze dne 12. listopadu 2014."/>
              <w:format w:val="První velké"/>
            </w:textInput>
          </w:ffData>
        </w:fldChar>
      </w:r>
      <w:bookmarkStart w:id="16" w:name="Text7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Materiál je vládě předkládán ke schválení v souladu s bodem II.1. usnesení vlády č. 924 ze dne 12. listopadu 2014.</w:t>
      </w:r>
      <w:r>
        <w:rPr>
          <w:rFonts w:ascii="Times New Roman" w:hAnsi="Times New Roman" w:cs="Times New Roman"/>
        </w:rPr>
        <w:fldChar w:fldCharType="end"/>
      </w:r>
      <w:bookmarkEnd w:id="16"/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pStyle w:val="Nadpis2"/>
        <w:rPr>
          <w:rFonts w:ascii="Times New Roman" w:hAnsi="Times New Roman" w:cs="Times New Roman"/>
          <w:caps w:val="0"/>
        </w:rPr>
      </w:pPr>
    </w:p>
    <w:p w:rsidR="007A7C70" w:rsidRDefault="007A7C70">
      <w:pPr>
        <w:pStyle w:val="Nadpis2"/>
        <w:rPr>
          <w:rFonts w:ascii="Times New Roman" w:hAnsi="Times New Roman" w:cs="Times New Roman"/>
          <w:caps w:val="0"/>
        </w:rPr>
      </w:pPr>
    </w:p>
    <w:p w:rsidR="007A7C70" w:rsidRDefault="007A7C70">
      <w:pPr>
        <w:pStyle w:val="Nadpis2"/>
        <w:rPr>
          <w:rFonts w:ascii="Times New Roman" w:hAnsi="Times New Roman" w:cs="Times New Roman"/>
          <w:caps w:val="0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  <w:b/>
        </w:rPr>
      </w:pPr>
    </w:p>
    <w:p w:rsidR="007A7C70" w:rsidRDefault="007A7C70">
      <w:pPr>
        <w:rPr>
          <w:rFonts w:ascii="Times New Roman" w:hAnsi="Times New Roman" w:cs="Times New Roman"/>
          <w:b/>
        </w:rPr>
      </w:pPr>
    </w:p>
    <w:p w:rsidR="007A7C70" w:rsidRDefault="007A7C70">
      <w:pPr>
        <w:rPr>
          <w:rFonts w:ascii="Times New Roman" w:hAnsi="Times New Roman" w:cs="Times New Roman"/>
          <w:b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pStyle w:val="Nadpis2"/>
        <w:framePr w:w="9441" w:h="1973" w:hSpace="142" w:wrap="around" w:vAnchor="text" w:hAnchor="text" w:y="1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</w:rPr>
        <w:t>Předkládá:</w:t>
      </w:r>
    </w:p>
    <w:p w:rsidR="007A7C70" w:rsidRDefault="00E60902">
      <w:pPr>
        <w:framePr w:w="9441" w:h="1973" w:hSpace="142" w:wrap="around" w:vAnchor="text" w:hAnchor="text" w:y="1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helpText w:type="text" w:val="Návrh usnesení, předkládací zpráva, důvodová zpráva, vlastní materiál, vypořádání připomínkového řízení..."/>
            <w:statusText w:type="text" w:val="Návrh usnesení, předkládací zpráva, důvodová zpráva, vlastní materiál, vypořádání připomínkového řízení..."/>
            <w:textInput>
              <w:default w:val="Ing. Andrej Babiš"/>
            </w:textInput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Ing. Andrej Babiš</w:t>
      </w:r>
      <w:r>
        <w:rPr>
          <w:rFonts w:ascii="Times New Roman" w:hAnsi="Times New Roman" w:cs="Times New Roman"/>
        </w:rPr>
        <w:fldChar w:fldCharType="end"/>
      </w:r>
    </w:p>
    <w:p w:rsidR="007A7C70" w:rsidRDefault="001F31BC">
      <w:pPr>
        <w:framePr w:w="9441" w:h="1973" w:hSpace="142" w:wrap="around" w:vAnchor="text" w:hAnchor="text" w:y="1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helpText w:type="text" w:val="Návrh usnesení, předkládací zpráva, důvodová zpráva, vlastní materiál, vypořádání připomínkového řízení..."/>
            <w:statusText w:type="text" w:val="Návrh usnesení, předkládací zpráva, důvodová zpráva, vlastní materiál, vypořádání připomínkového řízení..."/>
            <w:textInput>
              <w:default w:val="1. místopředseda vlády pro ekonomiku a ministr financí"/>
            </w:textInput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1. místopředseda vlády pro ekonomiku a ministr financí</w:t>
      </w:r>
      <w:r>
        <w:rPr>
          <w:rFonts w:ascii="Times New Roman" w:hAnsi="Times New Roman" w:cs="Times New Roman"/>
        </w:rPr>
        <w:fldChar w:fldCharType="end"/>
      </w:r>
    </w:p>
    <w:p w:rsidR="007A7C70" w:rsidRDefault="007A7C70">
      <w:pPr>
        <w:framePr w:w="9441" w:h="1973" w:hSpace="142" w:wrap="around" w:vAnchor="text" w:hAnchor="text" w:y="1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</w:pPr>
    </w:p>
    <w:p w:rsidR="007A7C70" w:rsidRDefault="007A7C70">
      <w:pPr>
        <w:framePr w:w="9441" w:h="1973" w:hSpace="142" w:wrap="around" w:vAnchor="text" w:hAnchor="text" w:y="1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>
          <w:ffData>
            <w:name w:val="Rozevírací8"/>
            <w:enabled/>
            <w:calcOnExit w:val="0"/>
            <w:helpText w:type="text" w:val="Vyberte odpovídající položku"/>
            <w:statusText w:type="text" w:val="Vyberte odpovídající položku"/>
            <w:ddList>
              <w:listEntry w:val=" "/>
              <w:listEntry w:val="Spolupředkládá:"/>
            </w:ddList>
          </w:ffData>
        </w:fldChar>
      </w:r>
      <w:bookmarkStart w:id="17" w:name="Rozevírací8"/>
      <w:r>
        <w:rPr>
          <w:rFonts w:ascii="Times New Roman" w:hAnsi="Times New Roman" w:cs="Times New Roman"/>
          <w:b/>
        </w:rPr>
        <w:instrText xml:space="preserve"> FORMDROPDOWN </w:instrText>
      </w:r>
      <w:r w:rsidR="0053501C">
        <w:rPr>
          <w:rFonts w:ascii="Times New Roman" w:hAnsi="Times New Roman" w:cs="Times New Roman"/>
          <w:b/>
        </w:rPr>
      </w:r>
      <w:r w:rsidR="0053501C">
        <w:rPr>
          <w:rFonts w:ascii="Times New Roman" w:hAnsi="Times New Roman" w:cs="Times New Roman"/>
          <w:b/>
        </w:rPr>
        <w:fldChar w:fldCharType="separate"/>
      </w:r>
      <w:r>
        <w:rPr>
          <w:rFonts w:ascii="Times New Roman" w:hAnsi="Times New Roman" w:cs="Times New Roman"/>
          <w:b/>
        </w:rPr>
        <w:fldChar w:fldCharType="end"/>
      </w:r>
      <w:bookmarkEnd w:id="17"/>
    </w:p>
    <w:p w:rsidR="007A7C70" w:rsidRDefault="007A7C70">
      <w:pPr>
        <w:framePr w:w="9441" w:h="1973" w:hSpace="142" w:wrap="around" w:vAnchor="text" w:hAnchor="text" w:y="1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34"/>
            <w:enabled/>
            <w:calcOnExit w:val="0"/>
            <w:helpText w:type="text" w:val="Návrh usnesení, předkládací zpráva, důvodová zpráva, vlastní materiál, vypořádání připomínkového řízení..."/>
            <w:statusText w:type="text" w:val="Návrh usnesení, předkládací zpráva, důvodová zpráva, vlastní materiál, vypořádání připomínkového řízení..."/>
            <w:textInput/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</w:p>
    <w:p w:rsidR="007A7C70" w:rsidRDefault="007A7C70">
      <w:pPr>
        <w:framePr w:w="9441" w:h="1973" w:hSpace="142" w:wrap="around" w:vAnchor="text" w:hAnchor="text" w:y="1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34"/>
            <w:enabled/>
            <w:calcOnExit w:val="0"/>
            <w:helpText w:type="text" w:val="Návrh usnesení, předkládací zpráva, důvodová zpráva, vlastní materiál, vypořádání připomínkového řízení..."/>
            <w:statusText w:type="text" w:val="Návrh usnesení, předkládací zpráva, důvodová zpráva, vlastní materiál, vypořádání připomínkového řízení..."/>
            <w:textInput/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p w:rsidR="007A7C70" w:rsidRDefault="007A7C70">
      <w:pPr>
        <w:rPr>
          <w:rFonts w:ascii="Times New Roman" w:hAnsi="Times New Roman" w:cs="Times New Roman"/>
        </w:rPr>
      </w:pPr>
    </w:p>
    <w:sectPr w:rsidR="007A7C7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14B08"/>
    <w:multiLevelType w:val="hybridMultilevel"/>
    <w:tmpl w:val="70F4C3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8861C8"/>
    <w:multiLevelType w:val="hybridMultilevel"/>
    <w:tmpl w:val="8A5EDD0A"/>
    <w:lvl w:ilvl="0" w:tplc="ED58E47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DDB"/>
    <w:rsid w:val="00022739"/>
    <w:rsid w:val="000733E3"/>
    <w:rsid w:val="000D5DDB"/>
    <w:rsid w:val="00124614"/>
    <w:rsid w:val="001F31BC"/>
    <w:rsid w:val="001F5549"/>
    <w:rsid w:val="00427AEB"/>
    <w:rsid w:val="004E32EC"/>
    <w:rsid w:val="0053501C"/>
    <w:rsid w:val="00594492"/>
    <w:rsid w:val="006671A3"/>
    <w:rsid w:val="00752B0D"/>
    <w:rsid w:val="007A7C70"/>
    <w:rsid w:val="00821482"/>
    <w:rsid w:val="00856C94"/>
    <w:rsid w:val="00867022"/>
    <w:rsid w:val="009346A0"/>
    <w:rsid w:val="00AD7B4E"/>
    <w:rsid w:val="00B2678D"/>
    <w:rsid w:val="00B765AB"/>
    <w:rsid w:val="00BA68F4"/>
    <w:rsid w:val="00C42953"/>
    <w:rsid w:val="00D56BCA"/>
    <w:rsid w:val="00D83F03"/>
    <w:rsid w:val="00DA4BF4"/>
    <w:rsid w:val="00E60902"/>
    <w:rsid w:val="00E9583C"/>
    <w:rsid w:val="00E9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  <w:cap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</w:style>
  <w:style w:type="character" w:styleId="Hypertextovodkaz">
    <w:name w:val="Hyperlink"/>
    <w:rPr>
      <w:color w:val="0000FF"/>
      <w:u w:val="single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  <w:cap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</w:style>
  <w:style w:type="character" w:styleId="Hypertextovodkaz">
    <w:name w:val="Hyperlink"/>
    <w:rPr>
      <w:color w:val="0000FF"/>
      <w:u w:val="single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Sablony\Vl&#225;da_materi&#225;ly\Ob&#225;lka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Obálka.dot</Template>
  <TotalTime>1</TotalTime>
  <Pages>1</Pages>
  <Words>174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ÚŘAD VLÁDY ČR</vt:lpstr>
    </vt:vector>
  </TitlesOfParts>
  <Company>UVIS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ÚŘAD VLÁDY ČR</dc:title>
  <dc:creator>Janíčková Barbora Ing.</dc:creator>
  <cp:lastModifiedBy>Janíčková Barbora Ing.</cp:lastModifiedBy>
  <cp:revision>3</cp:revision>
  <cp:lastPrinted>2005-01-20T15:27:00Z</cp:lastPrinted>
  <dcterms:created xsi:type="dcterms:W3CDTF">2015-03-31T11:38:00Z</dcterms:created>
  <dcterms:modified xsi:type="dcterms:W3CDTF">2015-03-31T11:40:00Z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